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61D01" w14:textId="77777777" w:rsidR="008E3C90" w:rsidRDefault="008E3C90" w:rsidP="00862FB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9ABEDFC" w14:textId="3ADA47BA" w:rsidR="00862FB9" w:rsidRDefault="00C1241E" w:rsidP="00862FB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A585A">
        <w:rPr>
          <w:rFonts w:ascii="Times New Roman" w:hAnsi="Times New Roman" w:cs="Times New Roman"/>
          <w:b/>
          <w:sz w:val="26"/>
          <w:szCs w:val="26"/>
        </w:rPr>
        <w:t xml:space="preserve">Digit ry:n sääntömääräinen </w:t>
      </w:r>
      <w:r w:rsidR="001E2210" w:rsidRPr="000A585A">
        <w:rPr>
          <w:rFonts w:ascii="Times New Roman" w:hAnsi="Times New Roman" w:cs="Times New Roman"/>
          <w:b/>
          <w:sz w:val="26"/>
          <w:szCs w:val="26"/>
        </w:rPr>
        <w:t>syyskokous</w:t>
      </w:r>
    </w:p>
    <w:p w14:paraId="62FE7293" w14:textId="77777777" w:rsidR="00CF5BCA" w:rsidRPr="000A585A" w:rsidRDefault="00CF5BCA" w:rsidP="00862FB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494C9656" w14:textId="7ED60582" w:rsidR="00CF5BCA" w:rsidRDefault="09FA816D" w:rsidP="00862FB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F5BCA">
        <w:rPr>
          <w:rFonts w:ascii="Times New Roman" w:eastAsia="Times New Roman" w:hAnsi="Times New Roman" w:cs="Times New Roman"/>
          <w:bCs/>
          <w:sz w:val="26"/>
          <w:szCs w:val="26"/>
        </w:rPr>
        <w:t>Aika</w:t>
      </w:r>
    </w:p>
    <w:p w14:paraId="659E18DC" w14:textId="2752B1A5" w:rsidR="00C1241E" w:rsidRPr="00CF5BCA" w:rsidRDefault="09FA816D" w:rsidP="00CF5BC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5BCA">
        <w:rPr>
          <w:rFonts w:ascii="Times New Roman" w:eastAsia="Times New Roman" w:hAnsi="Times New Roman" w:cs="Times New Roman"/>
          <w:sz w:val="26"/>
          <w:szCs w:val="26"/>
        </w:rPr>
        <w:t xml:space="preserve">Tiistaina </w:t>
      </w:r>
      <w:r w:rsidR="00D042F4" w:rsidRPr="00CF5BCA">
        <w:rPr>
          <w:rFonts w:ascii="Times New Roman" w:eastAsia="Times New Roman" w:hAnsi="Times New Roman" w:cs="Times New Roman"/>
          <w:sz w:val="26"/>
          <w:szCs w:val="26"/>
        </w:rPr>
        <w:t>20</w:t>
      </w:r>
      <w:r w:rsidR="00E23E1F" w:rsidRPr="00CF5BCA">
        <w:rPr>
          <w:rFonts w:ascii="Times New Roman" w:eastAsia="Times New Roman" w:hAnsi="Times New Roman" w:cs="Times New Roman"/>
          <w:sz w:val="26"/>
          <w:szCs w:val="26"/>
        </w:rPr>
        <w:t>.11.201</w:t>
      </w:r>
      <w:r w:rsidR="008718C1">
        <w:rPr>
          <w:rFonts w:ascii="Times New Roman" w:eastAsia="Times New Roman" w:hAnsi="Times New Roman" w:cs="Times New Roman"/>
          <w:sz w:val="26"/>
          <w:szCs w:val="26"/>
        </w:rPr>
        <w:t>8</w:t>
      </w:r>
      <w:bookmarkStart w:id="0" w:name="_GoBack"/>
      <w:bookmarkEnd w:id="0"/>
      <w:r w:rsidR="00CB60D0" w:rsidRPr="00CF5BCA">
        <w:rPr>
          <w:rFonts w:ascii="Times New Roman" w:eastAsia="Times New Roman" w:hAnsi="Times New Roman" w:cs="Times New Roman"/>
          <w:sz w:val="26"/>
          <w:szCs w:val="26"/>
        </w:rPr>
        <w:t xml:space="preserve"> klo 18</w:t>
      </w:r>
      <w:r w:rsidRPr="00CF5BCA">
        <w:rPr>
          <w:rFonts w:ascii="Times New Roman" w:eastAsia="Times New Roman" w:hAnsi="Times New Roman" w:cs="Times New Roman"/>
          <w:sz w:val="26"/>
          <w:szCs w:val="26"/>
        </w:rPr>
        <w:t>.00</w:t>
      </w:r>
    </w:p>
    <w:p w14:paraId="5144F206" w14:textId="77777777" w:rsidR="00CF5BCA" w:rsidRPr="00CF5BCA" w:rsidRDefault="00CF5BCA" w:rsidP="00CF5BCA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35D611E" w14:textId="739E40E3" w:rsidR="00CF5BCA" w:rsidRDefault="00C1241E" w:rsidP="00862FB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F5BCA">
        <w:rPr>
          <w:rFonts w:ascii="Times New Roman" w:hAnsi="Times New Roman" w:cs="Times New Roman"/>
          <w:sz w:val="26"/>
          <w:szCs w:val="26"/>
        </w:rPr>
        <w:t>Paikka</w:t>
      </w:r>
      <w:r w:rsidRPr="000A585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9BA39CC" w14:textId="35C23548" w:rsidR="001D1DE0" w:rsidRPr="00CF5BCA" w:rsidRDefault="001335DE" w:rsidP="00862FB9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CF5BCA">
        <w:rPr>
          <w:rFonts w:ascii="Times New Roman" w:hAnsi="Times New Roman"/>
          <w:sz w:val="26"/>
          <w:szCs w:val="26"/>
        </w:rPr>
        <w:t>XXII-sali, Agora, Vesilinnantie 5, Turk</w:t>
      </w:r>
      <w:r w:rsidR="00CF5BCA">
        <w:rPr>
          <w:rFonts w:ascii="Times New Roman" w:hAnsi="Times New Roman"/>
          <w:sz w:val="26"/>
          <w:szCs w:val="26"/>
        </w:rPr>
        <w:t>u</w:t>
      </w:r>
    </w:p>
    <w:p w14:paraId="40CBADF1" w14:textId="77777777" w:rsidR="00CF5BCA" w:rsidRDefault="00CF5BCA" w:rsidP="00862FB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397AB44" w14:textId="3ABC1174" w:rsidR="001D1DE0" w:rsidRDefault="001D1DE0" w:rsidP="00862FB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Paikalla</w:t>
      </w:r>
    </w:p>
    <w:p w14:paraId="5BF65652" w14:textId="1943C720" w:rsidR="001D1DE0" w:rsidRDefault="00B64736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Jarkko Pietilä</w:t>
      </w:r>
    </w:p>
    <w:p w14:paraId="583AD736" w14:textId="682D6A2E" w:rsidR="00B64736" w:rsidRDefault="00B64736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Aleksi Väisänen</w:t>
      </w:r>
    </w:p>
    <w:p w14:paraId="314F6348" w14:textId="0EB883DC" w:rsidR="00B64736" w:rsidRDefault="00B64736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Emma Mäkinen</w:t>
      </w:r>
    </w:p>
    <w:p w14:paraId="57A7537B" w14:textId="04509E94" w:rsidR="00B64736" w:rsidRDefault="00B64736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Emilia Kalliokoski</w:t>
      </w:r>
    </w:p>
    <w:p w14:paraId="23E042F9" w14:textId="0D5F8E4B" w:rsidR="00B64736" w:rsidRDefault="00B64736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Merimari Seppänen</w:t>
      </w:r>
    </w:p>
    <w:p w14:paraId="25E296E9" w14:textId="2226EF94" w:rsidR="00B64736" w:rsidRDefault="00B64736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Maksim Laitinen</w:t>
      </w:r>
    </w:p>
    <w:p w14:paraId="4AC1D2A9" w14:textId="0ABD5B62" w:rsidR="00B64736" w:rsidRDefault="00B64736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Topias Yrjölä</w:t>
      </w:r>
    </w:p>
    <w:p w14:paraId="1D677ED1" w14:textId="1452C136" w:rsidR="00B64736" w:rsidRDefault="00B64736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Antti Järveläinen (Poistui kohdassa 19)</w:t>
      </w:r>
    </w:p>
    <w:p w14:paraId="671D17F6" w14:textId="45CAF49B" w:rsidR="00B64736" w:rsidRDefault="00B64736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Jussi Hjerppe (Poistui kohdassa 18)</w:t>
      </w:r>
    </w:p>
    <w:p w14:paraId="1616BCCC" w14:textId="0A9242C0" w:rsidR="00B64736" w:rsidRDefault="00B64736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Santeri Salminen (Poistui kohdassa 19)</w:t>
      </w:r>
    </w:p>
    <w:p w14:paraId="28177B52" w14:textId="1AC2A178" w:rsidR="00B64736" w:rsidRDefault="00B64736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Arttu Salmijärvi (Po</w:t>
      </w:r>
      <w:r w:rsidR="00FF66E6">
        <w:rPr>
          <w:rFonts w:ascii="Times New Roman" w:hAnsi="Times New Roman"/>
          <w:sz w:val="26"/>
          <w:szCs w:val="26"/>
        </w:rPr>
        <w:t>i</w:t>
      </w:r>
      <w:r>
        <w:rPr>
          <w:rFonts w:ascii="Times New Roman" w:hAnsi="Times New Roman"/>
          <w:sz w:val="26"/>
          <w:szCs w:val="26"/>
        </w:rPr>
        <w:t>stui kohdassa 19)</w:t>
      </w:r>
    </w:p>
    <w:p w14:paraId="1FA8A425" w14:textId="3037B10F" w:rsidR="007E496D" w:rsidRDefault="007E496D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Marsi Suuripää</w:t>
      </w:r>
    </w:p>
    <w:p w14:paraId="639061F1" w14:textId="48B15A9B" w:rsidR="007E496D" w:rsidRDefault="007E496D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Aleksi Eskola</w:t>
      </w:r>
    </w:p>
    <w:p w14:paraId="56EDD2F6" w14:textId="68E8D2A4" w:rsidR="007E496D" w:rsidRDefault="007E496D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Minorka Kiljala</w:t>
      </w:r>
    </w:p>
    <w:p w14:paraId="46E5DAB5" w14:textId="49C6CCC4" w:rsidR="007E496D" w:rsidRDefault="007E496D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Werneri Aarnio</w:t>
      </w:r>
    </w:p>
    <w:p w14:paraId="6AAA45AE" w14:textId="23F4AABF" w:rsidR="007E496D" w:rsidRDefault="007E496D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Tomas Alvarez (Poistui kohdassa 16)</w:t>
      </w:r>
    </w:p>
    <w:p w14:paraId="7C471802" w14:textId="1B3BD4CB" w:rsidR="007E496D" w:rsidRDefault="00E33DCF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Timo Blomqvist (Poistui kohdassa 19)</w:t>
      </w:r>
    </w:p>
    <w:p w14:paraId="615F3906" w14:textId="0A4A501B" w:rsidR="00E33DCF" w:rsidRDefault="00E33DCF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Sandra Ekholm</w:t>
      </w:r>
    </w:p>
    <w:p w14:paraId="5FEFE16A" w14:textId="090FF22C" w:rsidR="00E33DCF" w:rsidRDefault="00E33DCF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Niko Kalliomaa</w:t>
      </w:r>
    </w:p>
    <w:p w14:paraId="43CA4858" w14:textId="2E7667CF" w:rsidR="00E33DCF" w:rsidRDefault="00E33DCF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Matias Meri</w:t>
      </w:r>
    </w:p>
    <w:p w14:paraId="0F79342A" w14:textId="63FA44A6" w:rsidR="00E33DCF" w:rsidRDefault="00E33DCF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Matias Lappalainen</w:t>
      </w:r>
    </w:p>
    <w:p w14:paraId="132889B8" w14:textId="41FAB06F" w:rsidR="00E33DCF" w:rsidRDefault="00E33DCF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Petro Silenius</w:t>
      </w:r>
    </w:p>
    <w:p w14:paraId="494F63EC" w14:textId="0D4780E0" w:rsidR="00E33DCF" w:rsidRDefault="00E33DCF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Teemu Simola</w:t>
      </w:r>
    </w:p>
    <w:p w14:paraId="0B27D929" w14:textId="1518EB9A" w:rsidR="00E33DCF" w:rsidRDefault="00E33DCF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Petri Holopainen</w:t>
      </w:r>
    </w:p>
    <w:p w14:paraId="78132059" w14:textId="34F03C8E" w:rsidR="003312F9" w:rsidRDefault="003312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Karl Lepmets</w:t>
      </w:r>
    </w:p>
    <w:p w14:paraId="7F4FE9AD" w14:textId="5BE58141" w:rsidR="003312F9" w:rsidRDefault="003312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Joakim Riikonen</w:t>
      </w:r>
    </w:p>
    <w:p w14:paraId="0E9C74C1" w14:textId="1C0CE9E3" w:rsidR="003312F9" w:rsidRDefault="003312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Jesse Järvi (Poistui kohdassa 18)</w:t>
      </w:r>
    </w:p>
    <w:p w14:paraId="36756F00" w14:textId="3250BCAC" w:rsidR="003312F9" w:rsidRDefault="003312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Matias Kari (Poistui kohdassa 19)</w:t>
      </w:r>
    </w:p>
    <w:p w14:paraId="5E62EE92" w14:textId="036764EE" w:rsidR="003312F9" w:rsidRDefault="00C01205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Laura Forsman (Poistui kohdassa 19)</w:t>
      </w:r>
    </w:p>
    <w:p w14:paraId="3097A9D8" w14:textId="7598899C" w:rsidR="00C01205" w:rsidRDefault="00C01205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Ira Tulla</w:t>
      </w:r>
    </w:p>
    <w:p w14:paraId="77E40CC5" w14:textId="7713CD7E" w:rsidR="00C01205" w:rsidRDefault="00C01205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Lauri Laakkonen</w:t>
      </w:r>
    </w:p>
    <w:p w14:paraId="4DBF4339" w14:textId="3670E770" w:rsidR="00C01205" w:rsidRDefault="00C01205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Rasmus Riihimäki</w:t>
      </w:r>
    </w:p>
    <w:p w14:paraId="246B7CE5" w14:textId="104F0D8F" w:rsidR="00C01205" w:rsidRDefault="00C01205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Jerri Pinomäki</w:t>
      </w:r>
    </w:p>
    <w:p w14:paraId="43C7D87A" w14:textId="4CD7A2D9" w:rsidR="00C01205" w:rsidRDefault="00C01205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Matti Loimaranta</w:t>
      </w:r>
    </w:p>
    <w:p w14:paraId="078F34C7" w14:textId="687FCD67" w:rsidR="00C01205" w:rsidRDefault="00C01205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Lauri Jussinmäki</w:t>
      </w:r>
    </w:p>
    <w:p w14:paraId="09F7E0FB" w14:textId="53C0B034" w:rsidR="00DB66DD" w:rsidRDefault="00DB66DD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Wiljam Peltomaa</w:t>
      </w:r>
    </w:p>
    <w:p w14:paraId="2234A7EA" w14:textId="3C340EAD" w:rsidR="00DB66DD" w:rsidRDefault="00DB66DD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Lauri Orava (Poistui kohdassa 18)</w:t>
      </w:r>
    </w:p>
    <w:p w14:paraId="166CBE40" w14:textId="77777777" w:rsidR="00CF5BCA" w:rsidRDefault="00CF5BCA" w:rsidP="00CF5BCA">
      <w:pPr>
        <w:pStyle w:val="ListParagraph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423CE57" w14:textId="1D8DA73D" w:rsidR="00DB66DD" w:rsidRDefault="00DB66DD" w:rsidP="00CF5BC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Kalle Hautamäki</w:t>
      </w:r>
    </w:p>
    <w:p w14:paraId="00EB53CB" w14:textId="7CF335AC" w:rsidR="00DB66DD" w:rsidRDefault="00DB66DD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Joona Juusti (Poistui kohdassa 19)</w:t>
      </w:r>
    </w:p>
    <w:p w14:paraId="04A9BEF7" w14:textId="195F0E48" w:rsidR="00DB66DD" w:rsidRDefault="00DB66DD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Antti Auranen (Poistui kohdassa 17)</w:t>
      </w:r>
    </w:p>
    <w:p w14:paraId="6EB3B14D" w14:textId="58928328" w:rsidR="00DB66DD" w:rsidRDefault="00DB66DD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Oskari Vahala (Poistui kohdassa 17)</w:t>
      </w:r>
    </w:p>
    <w:p w14:paraId="07BE77C4" w14:textId="444DECE1" w:rsidR="00F2450C" w:rsidRDefault="00F2450C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Topi Koivunen</w:t>
      </w:r>
    </w:p>
    <w:p w14:paraId="7C8559DD" w14:textId="09E39340" w:rsidR="0006223A" w:rsidRDefault="0006223A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Elmeri Selänne (Poistui kohdassa 18)</w:t>
      </w:r>
    </w:p>
    <w:p w14:paraId="219B28CC" w14:textId="0C80326D" w:rsidR="0006223A" w:rsidRDefault="0006223A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Marko Järvinen (Poistui kohdassa 18)</w:t>
      </w:r>
    </w:p>
    <w:p w14:paraId="181548A7" w14:textId="4F1673B7" w:rsidR="0006223A" w:rsidRDefault="0006223A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Patrik Vahala (Poistui kohdassa 19)</w:t>
      </w:r>
    </w:p>
    <w:p w14:paraId="2B621E1B" w14:textId="661D807A" w:rsidR="0006223A" w:rsidRDefault="0006223A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Janne Raita (Poistui kohdassa 16)</w:t>
      </w:r>
    </w:p>
    <w:p w14:paraId="14D6C7ED" w14:textId="2B11520B" w:rsidR="0006223A" w:rsidRDefault="0006223A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Axel Johansson</w:t>
      </w:r>
    </w:p>
    <w:p w14:paraId="5285439E" w14:textId="6F07DFD8" w:rsidR="0006223A" w:rsidRDefault="0006223A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Mikko Sinisalo</w:t>
      </w:r>
    </w:p>
    <w:p w14:paraId="1C234BF2" w14:textId="15B5F8F7" w:rsidR="0006223A" w:rsidRDefault="0006223A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Samuel Kivi (Poisti kohdassa 18)</w:t>
      </w:r>
    </w:p>
    <w:p w14:paraId="38A615F8" w14:textId="33E567E1" w:rsidR="00DB66DD" w:rsidRDefault="0006223A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Ville Lehtinen</w:t>
      </w:r>
    </w:p>
    <w:p w14:paraId="02CEFD68" w14:textId="7D4B35B9" w:rsidR="0006223A" w:rsidRDefault="0006223A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Viljo Kankare</w:t>
      </w:r>
    </w:p>
    <w:p w14:paraId="4958E85A" w14:textId="17563BCC" w:rsidR="0006223A" w:rsidRDefault="0006223A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Tomas Kopra</w:t>
      </w:r>
    </w:p>
    <w:p w14:paraId="6240C777" w14:textId="263F2DD1" w:rsidR="0006223A" w:rsidRDefault="0006223A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Miika Peltotalo</w:t>
      </w:r>
    </w:p>
    <w:p w14:paraId="60CD6B10" w14:textId="612A7BBA" w:rsidR="0006223A" w:rsidRDefault="0006223A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Amy Nymalm</w:t>
      </w:r>
    </w:p>
    <w:p w14:paraId="35D96710" w14:textId="6BE92A6C" w:rsidR="0006223A" w:rsidRDefault="0006223A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Sara-Pinja Salakoski (Poistui kohdassa 18)</w:t>
      </w:r>
    </w:p>
    <w:p w14:paraId="6B0D728F" w14:textId="293CC94F" w:rsidR="0006223A" w:rsidRDefault="0006223A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Oona Leppänen (Poistui kohdassa 19)</w:t>
      </w:r>
    </w:p>
    <w:p w14:paraId="1C03B132" w14:textId="349F4A30" w:rsidR="0006223A" w:rsidRDefault="0006223A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Emma Nihti (Poistui kohdassa 1</w:t>
      </w:r>
      <w:r w:rsidR="008A6A59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)</w:t>
      </w:r>
    </w:p>
    <w:p w14:paraId="1BF7A325" w14:textId="1831C3EF" w:rsidR="0006223A" w:rsidRDefault="0006223A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Iina Ajosenpää (Poistui kohdassa 1</w:t>
      </w:r>
      <w:r w:rsidR="008A6A59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)</w:t>
      </w:r>
    </w:p>
    <w:p w14:paraId="4836718E" w14:textId="5D1CA959" w:rsidR="00011A24" w:rsidRDefault="00011A24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Juuso Nyyssönen (Poistui kohdassa 16)</w:t>
      </w:r>
    </w:p>
    <w:p w14:paraId="2F99B1A5" w14:textId="77E43223" w:rsidR="00011A24" w:rsidRDefault="00011A24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Jussi Wallin</w:t>
      </w:r>
    </w:p>
    <w:p w14:paraId="086473DC" w14:textId="16588E22" w:rsidR="00011A24" w:rsidRDefault="00011A24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Arttu Huttunen</w:t>
      </w:r>
      <w:r w:rsidR="00693182">
        <w:rPr>
          <w:rFonts w:ascii="Times New Roman" w:hAnsi="Times New Roman"/>
          <w:sz w:val="26"/>
          <w:szCs w:val="26"/>
        </w:rPr>
        <w:t xml:space="preserve"> (Poistui kohdassa 19, palasi kohdassa 22)</w:t>
      </w:r>
    </w:p>
    <w:p w14:paraId="357C2B6F" w14:textId="2145AA75" w:rsidR="00011A24" w:rsidRDefault="00011A24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Tatu Heinonen</w:t>
      </w:r>
    </w:p>
    <w:p w14:paraId="08A91450" w14:textId="4B98D47D" w:rsidR="00011A24" w:rsidRDefault="00011A24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Helena Lähdesniemi</w:t>
      </w:r>
    </w:p>
    <w:p w14:paraId="411C8EC2" w14:textId="09244DB7" w:rsidR="00011A24" w:rsidRDefault="00011A24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Asser Junnila</w:t>
      </w:r>
    </w:p>
    <w:p w14:paraId="50C62DA3" w14:textId="5501809F" w:rsidR="00011A24" w:rsidRDefault="00011A24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Julius Rajala (Poistui kohdassa 15)</w:t>
      </w:r>
    </w:p>
    <w:p w14:paraId="35B03399" w14:textId="0754876F" w:rsidR="00011A24" w:rsidRDefault="00011A24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Konsta Sinisalo </w:t>
      </w:r>
    </w:p>
    <w:p w14:paraId="50DC6F69" w14:textId="3B82DB0B" w:rsidR="00FF49F9" w:rsidRPr="00FF49F9" w:rsidRDefault="00FF49F9" w:rsidP="00FF49F9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FF49F9">
        <w:rPr>
          <w:rFonts w:ascii="Times New Roman" w:hAnsi="Times New Roman"/>
          <w:sz w:val="26"/>
          <w:szCs w:val="26"/>
        </w:rPr>
        <w:t>Niklas Luomala</w:t>
      </w:r>
    </w:p>
    <w:p w14:paraId="47441CF6" w14:textId="1EC4A3BA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Kristian Tuohimaa (Poistui kohdassa 17)</w:t>
      </w:r>
    </w:p>
    <w:p w14:paraId="78C9DF79" w14:textId="7BEB6CF8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Tero Yrjölä (Poistui kohdassa 24)</w:t>
      </w:r>
    </w:p>
    <w:p w14:paraId="11C067F3" w14:textId="692690CF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Peetu Seilonen</w:t>
      </w:r>
    </w:p>
    <w:p w14:paraId="078E34E3" w14:textId="451EFE61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Susanna Landström (Poistui kohdassa 24)</w:t>
      </w:r>
    </w:p>
    <w:p w14:paraId="5111A614" w14:textId="4BC3F65D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Niklas Niemelä (Poistui kohdassa 24)</w:t>
      </w:r>
    </w:p>
    <w:p w14:paraId="37CF2647" w14:textId="1D83D1F3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Iikka Luoma-aho</w:t>
      </w:r>
    </w:p>
    <w:p w14:paraId="651A1CE2" w14:textId="7F9296C1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Matias Sundberg (Poistui kohdassa 15)</w:t>
      </w:r>
    </w:p>
    <w:p w14:paraId="35AE63CC" w14:textId="52597DDE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Konsta Purtsi</w:t>
      </w:r>
    </w:p>
    <w:p w14:paraId="4E3E829E" w14:textId="4079C750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Jeremi Nyyssönen</w:t>
      </w:r>
    </w:p>
    <w:p w14:paraId="1AE0213B" w14:textId="4F5A1085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Tiina Nokelainen</w:t>
      </w:r>
    </w:p>
    <w:p w14:paraId="4D388F77" w14:textId="0A921756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Veera Paananen</w:t>
      </w:r>
    </w:p>
    <w:p w14:paraId="2195E954" w14:textId="56E67D72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Sami Spets (Poistui kohdassa 19)</w:t>
      </w:r>
    </w:p>
    <w:p w14:paraId="63675900" w14:textId="654BDA90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Leo Rantalankila</w:t>
      </w:r>
    </w:p>
    <w:p w14:paraId="2A0CA5C6" w14:textId="7EA45C75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Matias Virta</w:t>
      </w:r>
    </w:p>
    <w:p w14:paraId="027BEF9D" w14:textId="5B363C4F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Marlo Ekberg</w:t>
      </w:r>
    </w:p>
    <w:p w14:paraId="4AB4895A" w14:textId="58E62E21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Oskari Knuutti </w:t>
      </w:r>
    </w:p>
    <w:p w14:paraId="40EF0F3A" w14:textId="77777777" w:rsidR="00357C00" w:rsidRDefault="00357C00" w:rsidP="00357C00">
      <w:pPr>
        <w:pStyle w:val="ListParagraph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1847C83" w14:textId="65BA8E39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Roope Pouta (Poistui kohdassa 19)</w:t>
      </w:r>
    </w:p>
    <w:p w14:paraId="1A2C340C" w14:textId="626504E8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Petri Nissilä</w:t>
      </w:r>
    </w:p>
    <w:p w14:paraId="587A321D" w14:textId="6A3E98BD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Kalle Päivärinne (Poistui kohdassa 17)</w:t>
      </w:r>
    </w:p>
    <w:p w14:paraId="7E7668EB" w14:textId="06ED8123" w:rsidR="00FF49F9" w:rsidRDefault="00FF49F9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Emma Kaija (</w:t>
      </w:r>
      <w:r w:rsidR="000F00F8">
        <w:rPr>
          <w:rFonts w:ascii="Times New Roman" w:hAnsi="Times New Roman"/>
          <w:sz w:val="26"/>
          <w:szCs w:val="26"/>
        </w:rPr>
        <w:t>P</w:t>
      </w:r>
      <w:r>
        <w:rPr>
          <w:rFonts w:ascii="Times New Roman" w:hAnsi="Times New Roman"/>
          <w:sz w:val="26"/>
          <w:szCs w:val="26"/>
        </w:rPr>
        <w:t>oistui kohdassa 16)</w:t>
      </w:r>
    </w:p>
    <w:p w14:paraId="160E54A7" w14:textId="33179FF9" w:rsidR="000F00F8" w:rsidRDefault="000F00F8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Eero Ruohola (Poistui kohdassa 16)</w:t>
      </w:r>
    </w:p>
    <w:p w14:paraId="2C60EA00" w14:textId="210F9474" w:rsidR="000F00F8" w:rsidRDefault="000F00F8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Markus Blomqvist</w:t>
      </w:r>
    </w:p>
    <w:p w14:paraId="752D823F" w14:textId="2D317FF9" w:rsidR="000F00F8" w:rsidRPr="000F00F8" w:rsidRDefault="000F00F8" w:rsidP="000F00F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Jami Selin</w:t>
      </w:r>
    </w:p>
    <w:p w14:paraId="28924A07" w14:textId="7ED25A7E" w:rsidR="000F00F8" w:rsidRDefault="000F00F8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Yasmine Rantala (Saapui kohdassa 6)</w:t>
      </w:r>
    </w:p>
    <w:p w14:paraId="067173F3" w14:textId="0ED995FE" w:rsidR="000F00F8" w:rsidRPr="000F00F8" w:rsidRDefault="000F00F8" w:rsidP="000F00F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Camilla Lähteenmäki (Saapui kohdassa 6)</w:t>
      </w:r>
    </w:p>
    <w:p w14:paraId="17F513B6" w14:textId="6E26FF10" w:rsidR="000F00F8" w:rsidRDefault="000F00F8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Joonatan Mäkelä (Saapui kohdassa 6</w:t>
      </w:r>
      <w:r w:rsidR="000A1A66">
        <w:rPr>
          <w:rFonts w:ascii="Times New Roman" w:hAnsi="Times New Roman"/>
          <w:sz w:val="26"/>
          <w:szCs w:val="26"/>
        </w:rPr>
        <w:t>, poistui kohdassa 17</w:t>
      </w:r>
      <w:r>
        <w:rPr>
          <w:rFonts w:ascii="Times New Roman" w:hAnsi="Times New Roman"/>
          <w:sz w:val="26"/>
          <w:szCs w:val="26"/>
        </w:rPr>
        <w:t>)</w:t>
      </w:r>
    </w:p>
    <w:p w14:paraId="05C1A287" w14:textId="2F5B7F0A" w:rsidR="000F00F8" w:rsidRDefault="000F00F8" w:rsidP="000F00F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Matti Vähä-Heikkilä (Saapui kohdassa </w:t>
      </w:r>
      <w:r w:rsidR="00A40F03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)</w:t>
      </w:r>
    </w:p>
    <w:p w14:paraId="7A5E1111" w14:textId="602CC60A" w:rsidR="000F00F8" w:rsidRDefault="000A1A66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Teppo Vättö (Saapui kohdassa </w:t>
      </w:r>
      <w:r w:rsidR="007C289A">
        <w:rPr>
          <w:rFonts w:ascii="Times New Roman" w:hAnsi="Times New Roman"/>
          <w:sz w:val="26"/>
          <w:szCs w:val="26"/>
        </w:rPr>
        <w:t>7)</w:t>
      </w:r>
    </w:p>
    <w:p w14:paraId="3F577F76" w14:textId="5A4F432F" w:rsidR="000A1A66" w:rsidRDefault="000A1A66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Tuukka Panula (Saapui kohdassa</w:t>
      </w:r>
      <w:r w:rsidR="009A50C0">
        <w:rPr>
          <w:rFonts w:ascii="Times New Roman" w:hAnsi="Times New Roman"/>
          <w:sz w:val="26"/>
          <w:szCs w:val="26"/>
        </w:rPr>
        <w:t xml:space="preserve"> 16)</w:t>
      </w:r>
    </w:p>
    <w:p w14:paraId="397EFB46" w14:textId="52573E4B" w:rsidR="000A1A66" w:rsidRPr="001D1DE0" w:rsidRDefault="000A1A66" w:rsidP="001D1DE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Vilhelmiina Lehti (Saapui kohdassa 16, poistui kohdassa 19)</w:t>
      </w:r>
    </w:p>
    <w:p w14:paraId="4AC83A80" w14:textId="77777777" w:rsidR="00862FB9" w:rsidRPr="000A585A" w:rsidRDefault="00862FB9" w:rsidP="00862F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98C2720" w14:textId="1956683E" w:rsidR="001E2210" w:rsidRDefault="001E2210" w:rsidP="001E2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A585A">
        <w:rPr>
          <w:rFonts w:ascii="Times New Roman" w:eastAsia="Times New Roman" w:hAnsi="Times New Roman" w:cs="Times New Roman"/>
          <w:sz w:val="26"/>
          <w:szCs w:val="26"/>
        </w:rPr>
        <w:t>1§ Kokouksen avaus</w:t>
      </w:r>
    </w:p>
    <w:p w14:paraId="22E9C1F5" w14:textId="30882827" w:rsidR="005223FB" w:rsidRDefault="00DB21FD" w:rsidP="005223FB">
      <w:pPr>
        <w:pStyle w:val="ListParagraph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Avataan kokous ajassa 18:16</w:t>
      </w:r>
      <w:r w:rsidR="00CF5BC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0AF4F76" w14:textId="77777777" w:rsidR="00CF5BCA" w:rsidRPr="005223FB" w:rsidRDefault="00CF5BCA" w:rsidP="00CF5BCA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2C12F44" w14:textId="77777777" w:rsidR="001E2210" w:rsidRPr="000A585A" w:rsidRDefault="001E2210" w:rsidP="001E2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A585A">
        <w:rPr>
          <w:rFonts w:ascii="Times New Roman" w:eastAsia="Times New Roman" w:hAnsi="Times New Roman" w:cs="Times New Roman"/>
          <w:sz w:val="26"/>
          <w:szCs w:val="26"/>
        </w:rPr>
        <w:t>2§ Kokouksen järjestäytyminen</w:t>
      </w:r>
    </w:p>
    <w:p w14:paraId="6065FA64" w14:textId="3C6B3580" w:rsidR="001E2210" w:rsidRDefault="001E2210" w:rsidP="00CE0E76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E0E76">
        <w:rPr>
          <w:rFonts w:ascii="Times New Roman" w:eastAsia="Times New Roman" w:hAnsi="Times New Roman" w:cs="Times New Roman"/>
          <w:sz w:val="26"/>
          <w:szCs w:val="26"/>
        </w:rPr>
        <w:t>Puheenjohtajan valinta</w:t>
      </w:r>
      <w:r w:rsidR="00AF1E9A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335CDA80" w14:textId="31712E76" w:rsidR="00DB21FD" w:rsidRDefault="00DB21FD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Tatu Heino</w:t>
      </w:r>
      <w:r w:rsidR="00AF1E9A">
        <w:rPr>
          <w:rFonts w:ascii="Times New Roman" w:eastAsia="Times New Roman" w:hAnsi="Times New Roman" w:cs="Times New Roman"/>
          <w:sz w:val="26"/>
          <w:szCs w:val="26"/>
        </w:rPr>
        <w:t>sta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AF1E9A">
        <w:rPr>
          <w:rFonts w:ascii="Times New Roman" w:eastAsia="Times New Roman" w:hAnsi="Times New Roman" w:cs="Times New Roman"/>
          <w:sz w:val="26"/>
          <w:szCs w:val="26"/>
        </w:rPr>
        <w:t xml:space="preserve">on </w:t>
      </w:r>
      <w:r>
        <w:rPr>
          <w:rFonts w:ascii="Times New Roman" w:eastAsia="Times New Roman" w:hAnsi="Times New Roman" w:cs="Times New Roman"/>
          <w:sz w:val="26"/>
          <w:szCs w:val="26"/>
        </w:rPr>
        <w:t>käytettävissä</w:t>
      </w:r>
      <w:r w:rsidR="00CF5BC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FD71AD7" w14:textId="03DB9AC6" w:rsidR="00DB21FD" w:rsidRDefault="00CF5BCA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>Jeremi Nyyssö</w:t>
      </w:r>
      <w:r w:rsidR="00AF1E9A">
        <w:rPr>
          <w:rFonts w:ascii="Times New Roman" w:eastAsia="Times New Roman" w:hAnsi="Times New Roman" w:cs="Times New Roman"/>
          <w:sz w:val="26"/>
          <w:szCs w:val="26"/>
        </w:rPr>
        <w:t>stä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>, ei</w:t>
      </w:r>
      <w:r w:rsidR="00AF1E9A">
        <w:rPr>
          <w:rFonts w:ascii="Times New Roman" w:eastAsia="Times New Roman" w:hAnsi="Times New Roman" w:cs="Times New Roman"/>
          <w:sz w:val="26"/>
          <w:szCs w:val="26"/>
        </w:rPr>
        <w:t xml:space="preserve"> ole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 xml:space="preserve"> käytettävissä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CA52839" w14:textId="7C153601" w:rsidR="00DB21FD" w:rsidRPr="00322018" w:rsidRDefault="00322018" w:rsidP="00322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DB21FD" w:rsidRPr="00322018">
        <w:rPr>
          <w:rFonts w:ascii="Times New Roman" w:eastAsia="Times New Roman" w:hAnsi="Times New Roman" w:cs="Times New Roman"/>
          <w:b/>
          <w:sz w:val="26"/>
          <w:szCs w:val="26"/>
        </w:rPr>
        <w:t>Valitaan kokouksen puheenjohtajaksi Tatu Heinonen</w:t>
      </w:r>
      <w:r w:rsidR="009E0703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09F35137" w14:textId="68039511" w:rsidR="001E2210" w:rsidRDefault="001E2210" w:rsidP="00CE0E76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E0E76">
        <w:rPr>
          <w:rFonts w:ascii="Times New Roman" w:eastAsia="Times New Roman" w:hAnsi="Times New Roman" w:cs="Times New Roman"/>
          <w:sz w:val="26"/>
          <w:szCs w:val="26"/>
        </w:rPr>
        <w:t>Sihteerin valinta</w:t>
      </w:r>
    </w:p>
    <w:p w14:paraId="6C7AA13D" w14:textId="20435D38" w:rsidR="00DB21FD" w:rsidRDefault="00DB21FD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Helena Lähdesniem</w:t>
      </w:r>
      <w:r w:rsidR="00322018">
        <w:rPr>
          <w:rFonts w:ascii="Times New Roman" w:eastAsia="Times New Roman" w:hAnsi="Times New Roman" w:cs="Times New Roman"/>
          <w:sz w:val="26"/>
          <w:szCs w:val="26"/>
        </w:rPr>
        <w:t>eä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="00322018">
        <w:rPr>
          <w:rFonts w:ascii="Times New Roman" w:eastAsia="Times New Roman" w:hAnsi="Times New Roman" w:cs="Times New Roman"/>
          <w:sz w:val="26"/>
          <w:szCs w:val="26"/>
        </w:rPr>
        <w:t xml:space="preserve"> on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käytettävissä</w:t>
      </w:r>
      <w:r w:rsidR="0032201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1FBE797" w14:textId="5C5C35FA" w:rsidR="00DB21FD" w:rsidRDefault="00DB21FD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Jeremi Nyyssö</w:t>
      </w:r>
      <w:r w:rsidR="00322018">
        <w:rPr>
          <w:rFonts w:ascii="Times New Roman" w:eastAsia="Times New Roman" w:hAnsi="Times New Roman" w:cs="Times New Roman"/>
          <w:sz w:val="26"/>
          <w:szCs w:val="26"/>
        </w:rPr>
        <w:t>stä</w:t>
      </w:r>
      <w:r>
        <w:rPr>
          <w:rFonts w:ascii="Times New Roman" w:eastAsia="Times New Roman" w:hAnsi="Times New Roman" w:cs="Times New Roman"/>
          <w:sz w:val="26"/>
          <w:szCs w:val="26"/>
        </w:rPr>
        <w:t>, ei</w:t>
      </w:r>
      <w:r w:rsidR="00322018">
        <w:rPr>
          <w:rFonts w:ascii="Times New Roman" w:eastAsia="Times New Roman" w:hAnsi="Times New Roman" w:cs="Times New Roman"/>
          <w:sz w:val="26"/>
          <w:szCs w:val="26"/>
        </w:rPr>
        <w:t xml:space="preserve"> ole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käytettävissä</w:t>
      </w:r>
      <w:r w:rsidR="0032201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8F788AC" w14:textId="6E2427BB" w:rsidR="00DB21FD" w:rsidRPr="00F01F4C" w:rsidRDefault="00DB21FD" w:rsidP="00F01F4C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993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01F4C">
        <w:rPr>
          <w:rFonts w:ascii="Times New Roman" w:eastAsia="Times New Roman" w:hAnsi="Times New Roman" w:cs="Times New Roman"/>
          <w:b/>
          <w:sz w:val="26"/>
          <w:szCs w:val="26"/>
        </w:rPr>
        <w:t>Valitaan kokouksen sihteeriksi Helena Lähdesniemi</w:t>
      </w:r>
      <w:r w:rsidR="009E0703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694ACEBB" w14:textId="7DD63D34" w:rsidR="001E2210" w:rsidRDefault="001E2210" w:rsidP="00744927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44927">
        <w:rPr>
          <w:rFonts w:ascii="Times New Roman" w:eastAsia="Times New Roman" w:hAnsi="Times New Roman" w:cs="Times New Roman"/>
          <w:sz w:val="26"/>
          <w:szCs w:val="26"/>
        </w:rPr>
        <w:t>Kahden pöytäkirjantarkastajan</w:t>
      </w:r>
      <w:r w:rsidR="00AE460A">
        <w:rPr>
          <w:rFonts w:ascii="Times New Roman" w:eastAsia="Times New Roman" w:hAnsi="Times New Roman" w:cs="Times New Roman"/>
          <w:sz w:val="26"/>
          <w:szCs w:val="26"/>
        </w:rPr>
        <w:t xml:space="preserve"> ja kahden ääntenlaskijan</w:t>
      </w:r>
      <w:r w:rsidRPr="00744927">
        <w:rPr>
          <w:rFonts w:ascii="Times New Roman" w:eastAsia="Times New Roman" w:hAnsi="Times New Roman" w:cs="Times New Roman"/>
          <w:sz w:val="26"/>
          <w:szCs w:val="26"/>
        </w:rPr>
        <w:t xml:space="preserve"> valinta</w:t>
      </w:r>
    </w:p>
    <w:p w14:paraId="1EF6FC56" w14:textId="7CA30173" w:rsidR="00094A02" w:rsidRDefault="00094A02" w:rsidP="00094A02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Pöytäkirjantarkastajat toimivat myös ääntenlaskijoina. </w:t>
      </w:r>
    </w:p>
    <w:p w14:paraId="57AAB093" w14:textId="38CFC3E6" w:rsidR="00DB21FD" w:rsidRDefault="00DB21FD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Jeremi Nyyssö</w:t>
      </w:r>
      <w:r w:rsidR="00067B41">
        <w:rPr>
          <w:rFonts w:ascii="Times New Roman" w:eastAsia="Times New Roman" w:hAnsi="Times New Roman" w:cs="Times New Roman"/>
          <w:sz w:val="26"/>
          <w:szCs w:val="26"/>
        </w:rPr>
        <w:t>stä</w:t>
      </w:r>
      <w:r>
        <w:rPr>
          <w:rFonts w:ascii="Times New Roman" w:eastAsia="Times New Roman" w:hAnsi="Times New Roman" w:cs="Times New Roman"/>
          <w:sz w:val="26"/>
          <w:szCs w:val="26"/>
        </w:rPr>
        <w:t>, ei</w:t>
      </w:r>
      <w:r w:rsidR="00067B41">
        <w:rPr>
          <w:rFonts w:ascii="Times New Roman" w:eastAsia="Times New Roman" w:hAnsi="Times New Roman" w:cs="Times New Roman"/>
          <w:sz w:val="26"/>
          <w:szCs w:val="26"/>
        </w:rPr>
        <w:t xml:space="preserve"> ole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käytettävissä</w:t>
      </w:r>
      <w:r w:rsidR="00067B4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2844AE1" w14:textId="159B1BBC" w:rsidR="00DB21FD" w:rsidRDefault="00DB21FD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Axel Johanssonia, on käytettävissä</w:t>
      </w:r>
      <w:r w:rsidR="00067B4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94510EC" w14:textId="21686ED2" w:rsidR="00DB21FD" w:rsidRDefault="00067B41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>Veera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Paanasta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käytettävissä. </w:t>
      </w:r>
    </w:p>
    <w:p w14:paraId="7ADC1E79" w14:textId="60FFD46A" w:rsidR="00DB21FD" w:rsidRDefault="00067B41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>Tiina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Nokelaista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käytettävissä. </w:t>
      </w:r>
    </w:p>
    <w:p w14:paraId="232EEB02" w14:textId="04024D55" w:rsidR="00DB21FD" w:rsidRDefault="00067B41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>Konsta Sinisalo</w:t>
      </w:r>
      <w:r w:rsidR="006E6A7D">
        <w:rPr>
          <w:rFonts w:ascii="Times New Roman" w:eastAsia="Times New Roman" w:hAnsi="Times New Roman" w:cs="Times New Roman"/>
          <w:sz w:val="26"/>
          <w:szCs w:val="26"/>
        </w:rPr>
        <w:t>a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on 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>käytettävissä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6EFEA9A" w14:textId="3B4200C4" w:rsidR="006E6A7D" w:rsidRDefault="00DB21FD" w:rsidP="006E6A7D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993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E6A7D">
        <w:rPr>
          <w:rFonts w:ascii="Times New Roman" w:eastAsia="Times New Roman" w:hAnsi="Times New Roman" w:cs="Times New Roman"/>
          <w:b/>
          <w:sz w:val="26"/>
          <w:szCs w:val="26"/>
        </w:rPr>
        <w:t xml:space="preserve">Valitaan Axel Johansson ja Konsta Sinisalo </w:t>
      </w:r>
      <w:r w:rsidR="006E6A7D" w:rsidRPr="006E6A7D">
        <w:rPr>
          <w:rFonts w:ascii="Times New Roman" w:eastAsia="Times New Roman" w:hAnsi="Times New Roman" w:cs="Times New Roman"/>
          <w:b/>
          <w:sz w:val="26"/>
          <w:szCs w:val="26"/>
        </w:rPr>
        <w:t>pöytäkirjantarkastajiksi ja ääntenlaskijoiksi</w:t>
      </w:r>
      <w:r w:rsidR="009E0703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5076CC44" w14:textId="77777777" w:rsidR="006E6A7D" w:rsidRPr="006E6A7D" w:rsidRDefault="006E6A7D" w:rsidP="006E6A7D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993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03165F9" w14:textId="33ED9254" w:rsidR="001E2210" w:rsidRDefault="001E2210" w:rsidP="001E2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A585A">
        <w:rPr>
          <w:rFonts w:ascii="Times New Roman" w:eastAsia="Times New Roman" w:hAnsi="Times New Roman" w:cs="Times New Roman"/>
          <w:sz w:val="26"/>
          <w:szCs w:val="26"/>
        </w:rPr>
        <w:t>3§ Kokouksen laillisuus ja päätösvaltaisuus</w:t>
      </w:r>
    </w:p>
    <w:p w14:paraId="3C138020" w14:textId="3DEF3862" w:rsidR="00DB21FD" w:rsidRDefault="00DB21FD" w:rsidP="00DB21FD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Todettiin kokous lailliseksi ja päätösvaltaiseksi</w:t>
      </w:r>
      <w:r w:rsidR="006E6A7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45A0E9B" w14:textId="77777777" w:rsidR="006E6A7D" w:rsidRPr="00DB21FD" w:rsidRDefault="006E6A7D" w:rsidP="006E6A7D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38EA9969" w14:textId="046B2D08" w:rsidR="001E2210" w:rsidRDefault="001E2210" w:rsidP="001E2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A585A">
        <w:rPr>
          <w:rFonts w:ascii="Times New Roman" w:eastAsia="Times New Roman" w:hAnsi="Times New Roman" w:cs="Times New Roman"/>
          <w:sz w:val="26"/>
          <w:szCs w:val="26"/>
        </w:rPr>
        <w:t>4§ Työjärjestyksen hyväksyminen</w:t>
      </w:r>
    </w:p>
    <w:p w14:paraId="1EAB4A06" w14:textId="4B02AEC2" w:rsidR="00DB21FD" w:rsidRDefault="00DB21FD" w:rsidP="00DB21FD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Hyväksytään kokouksen työjärjestys</w:t>
      </w:r>
      <w:r w:rsidR="006E6A7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15A29CF" w14:textId="77777777" w:rsidR="006E6A7D" w:rsidRPr="00DB21FD" w:rsidRDefault="006E6A7D" w:rsidP="006E6A7D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4B50B24C" w14:textId="58F68BCA" w:rsidR="003D5437" w:rsidRDefault="001E2210" w:rsidP="001E2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A585A">
        <w:rPr>
          <w:rFonts w:ascii="Times New Roman" w:eastAsia="Times New Roman" w:hAnsi="Times New Roman" w:cs="Times New Roman"/>
          <w:sz w:val="26"/>
          <w:szCs w:val="26"/>
        </w:rPr>
        <w:t>5§ Ilmoitusasiat</w:t>
      </w:r>
    </w:p>
    <w:p w14:paraId="055DAFC2" w14:textId="5590FFCC" w:rsidR="00DB21FD" w:rsidRDefault="00DB21FD" w:rsidP="00DB21FD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Ei ole viikon videota.</w:t>
      </w:r>
    </w:p>
    <w:p w14:paraId="13DCA336" w14:textId="5C5C3C3B" w:rsidR="00DB21FD" w:rsidRDefault="00DB21FD" w:rsidP="00DB21FD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Tarkistettiin, että myös uudet saapujat ovat kirjoittaneet nimensä läsnäololistaan.</w:t>
      </w:r>
    </w:p>
    <w:p w14:paraId="244481D8" w14:textId="77777777" w:rsidR="00EC281A" w:rsidRPr="00DB21FD" w:rsidRDefault="00EC281A" w:rsidP="00EC281A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0C7EAC4F" w14:textId="6F06B89B" w:rsidR="00F16AC6" w:rsidRDefault="00F16AC6" w:rsidP="001E2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6§ Hallituksen kyselytunti</w:t>
      </w:r>
    </w:p>
    <w:p w14:paraId="6FE513EF" w14:textId="7A0E23FD" w:rsidR="00DB21FD" w:rsidRDefault="00DB21FD" w:rsidP="00DB21FD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Mikä oli hallitusvuoden paras kokemus?</w:t>
      </w:r>
    </w:p>
    <w:p w14:paraId="79B1C8FD" w14:textId="6C4A28C5" w:rsidR="008E4BD6" w:rsidRDefault="00DB21FD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Tatu</w:t>
      </w:r>
      <w:r w:rsidR="008E4BD6"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4BD6">
        <w:rPr>
          <w:rFonts w:ascii="Times New Roman" w:eastAsia="Times New Roman" w:hAnsi="Times New Roman" w:cs="Times New Roman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iteenit</w:t>
      </w:r>
      <w:r w:rsidR="00B508B6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69A6899" w14:textId="740AF5A4" w:rsidR="008E4BD6" w:rsidRDefault="00DB21FD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Iikka</w:t>
      </w:r>
      <w:r w:rsidR="008E4BD6"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4BD6">
        <w:rPr>
          <w:rFonts w:ascii="Times New Roman" w:eastAsia="Times New Roman" w:hAnsi="Times New Roman" w:cs="Times New Roman"/>
          <w:sz w:val="26"/>
          <w:szCs w:val="26"/>
        </w:rPr>
        <w:t>TEK</w:t>
      </w:r>
      <w:r w:rsidR="00B508B6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1ADC8B1" w14:textId="637E79F4" w:rsidR="00B508B6" w:rsidRDefault="008E4BD6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J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>ussi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 xml:space="preserve"> wappu</w:t>
      </w:r>
      <w:r w:rsidR="00B508B6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CDA2615" w14:textId="06197CB5" w:rsidR="00B508B6" w:rsidRDefault="00B508B6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K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>onsta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 xml:space="preserve"> titeenit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AACD0C4" w14:textId="1AD1D0EC" w:rsidR="00B508B6" w:rsidRDefault="00B508B6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N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>iklas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 xml:space="preserve"> titeenit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BE52647" w14:textId="7E48A4CE" w:rsidR="00B508B6" w:rsidRDefault="00B508B6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K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>urkku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 xml:space="preserve"> wappu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DA04832" w14:textId="1E5DD92D" w:rsidR="00B508B6" w:rsidRDefault="00DB21FD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Lauri</w:t>
      </w:r>
      <w:r w:rsidR="00B508B6"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wappu</w:t>
      </w:r>
      <w:r w:rsidR="00B508B6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B87A384" w14:textId="335E181C" w:rsidR="00DB21FD" w:rsidRDefault="00DB21FD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Joona</w:t>
      </w:r>
      <w:r w:rsidR="00B508B6"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508B6">
        <w:rPr>
          <w:rFonts w:ascii="Times New Roman" w:eastAsia="Times New Roman" w:hAnsi="Times New Roman" w:cs="Times New Roman"/>
          <w:sz w:val="26"/>
          <w:szCs w:val="26"/>
        </w:rPr>
        <w:t>Sutinen.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3BCFC50F" w14:textId="0460B812" w:rsidR="002D674D" w:rsidRDefault="002D674D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Helena: ei ehdi vastaamaan. </w:t>
      </w:r>
    </w:p>
    <w:p w14:paraId="13BFC53F" w14:textId="713FE8D3" w:rsidR="00DB21FD" w:rsidRDefault="00DB21FD" w:rsidP="00DB21FD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Miltä Helenasta tuntui olla fuksina hallituksessa?</w:t>
      </w:r>
    </w:p>
    <w:p w14:paraId="6F7510EF" w14:textId="7E2D78A7" w:rsidR="00DB21FD" w:rsidRDefault="00AB5649" w:rsidP="00AB564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Alku tuntui pelottavalta, kun ei vielä tuntenut muita hallituslaisia</w:t>
      </w:r>
      <w:r w:rsidR="007B2DFE">
        <w:rPr>
          <w:rFonts w:ascii="Times New Roman" w:eastAsia="Times New Roman" w:hAnsi="Times New Roman" w:cs="Times New Roman"/>
          <w:sz w:val="26"/>
          <w:szCs w:val="26"/>
        </w:rPr>
        <w:t xml:space="preserve"> kunnolla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25C33">
        <w:rPr>
          <w:rFonts w:ascii="Times New Roman" w:eastAsia="Times New Roman" w:hAnsi="Times New Roman" w:cs="Times New Roman"/>
          <w:sz w:val="26"/>
          <w:szCs w:val="26"/>
        </w:rPr>
        <w:t>ja muutenkin pohti ”kuulunko tänne ja saanko olla täällä”.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Kaikki o</w:t>
      </w:r>
      <w:r w:rsidR="00DF7C55">
        <w:rPr>
          <w:rFonts w:ascii="Times New Roman" w:eastAsia="Times New Roman" w:hAnsi="Times New Roman" w:cs="Times New Roman"/>
          <w:sz w:val="26"/>
          <w:szCs w:val="26"/>
        </w:rPr>
        <w:t xml:space="preserve">livat kuitenkin todella mukavia ja auttavaisia, joten kulunut vuosi on ollut erittäin </w:t>
      </w:r>
      <w:r w:rsidR="00525C33">
        <w:rPr>
          <w:rFonts w:ascii="Times New Roman" w:eastAsia="Times New Roman" w:hAnsi="Times New Roman" w:cs="Times New Roman"/>
          <w:sz w:val="26"/>
          <w:szCs w:val="26"/>
        </w:rPr>
        <w:t xml:space="preserve">mukava ja </w:t>
      </w:r>
      <w:r w:rsidR="007B2DFE">
        <w:rPr>
          <w:rFonts w:ascii="Times New Roman" w:eastAsia="Times New Roman" w:hAnsi="Times New Roman" w:cs="Times New Roman"/>
          <w:sz w:val="26"/>
          <w:szCs w:val="26"/>
        </w:rPr>
        <w:t>antoisa.</w:t>
      </w:r>
      <w:r w:rsidR="00525C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33E9CEC0" w14:textId="4C95CD56" w:rsidR="00DB21FD" w:rsidRDefault="00DB21FD" w:rsidP="00DB21FD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Mitä tekisitte toisin kuluneen vuoden ajan?</w:t>
      </w:r>
    </w:p>
    <w:p w14:paraId="43C9B35F" w14:textId="56839320" w:rsidR="00DB21FD" w:rsidRDefault="00AB5649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Pidettäisiin e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 xml:space="preserve">nemmän iltakouluja, jotta kaikki asiat saataisiin käsiteltyä kunnolla </w:t>
      </w:r>
      <w:r w:rsidR="007B2DFE">
        <w:rPr>
          <w:rFonts w:ascii="Times New Roman" w:eastAsia="Times New Roman" w:hAnsi="Times New Roman" w:cs="Times New Roman"/>
          <w:sz w:val="26"/>
          <w:szCs w:val="26"/>
        </w:rPr>
        <w:t xml:space="preserve">ja rauhassa ajan kanssa, 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>eikä</w:t>
      </w:r>
      <w:r w:rsidR="007B2DF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B21FD">
        <w:rPr>
          <w:rFonts w:ascii="Times New Roman" w:eastAsia="Times New Roman" w:hAnsi="Times New Roman" w:cs="Times New Roman"/>
          <w:sz w:val="26"/>
          <w:szCs w:val="26"/>
        </w:rPr>
        <w:t>itse kokoukset venyisi liian pitk</w:t>
      </w:r>
      <w:r w:rsidR="000329BA">
        <w:rPr>
          <w:rFonts w:ascii="Times New Roman" w:eastAsia="Times New Roman" w:hAnsi="Times New Roman" w:cs="Times New Roman"/>
          <w:sz w:val="26"/>
          <w:szCs w:val="26"/>
        </w:rPr>
        <w:t>iksi.</w:t>
      </w:r>
    </w:p>
    <w:p w14:paraId="29F3491D" w14:textId="1D6BFEAB" w:rsidR="00DB21FD" w:rsidRDefault="00DB21FD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Kommunikaatio sekä hallituksen sisällä, että </w:t>
      </w:r>
      <w:r w:rsidR="003D0071">
        <w:rPr>
          <w:rFonts w:ascii="Times New Roman" w:eastAsia="Times New Roman" w:hAnsi="Times New Roman" w:cs="Times New Roman"/>
          <w:sz w:val="26"/>
          <w:szCs w:val="26"/>
        </w:rPr>
        <w:t xml:space="preserve">hallituksesta ulospäin. </w:t>
      </w:r>
    </w:p>
    <w:p w14:paraId="0ED1CBA6" w14:textId="615A9E77" w:rsidR="00836DC6" w:rsidRDefault="008810A5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Kommunikointi</w:t>
      </w:r>
      <w:r w:rsidR="00836DC6">
        <w:rPr>
          <w:rFonts w:ascii="Times New Roman" w:eastAsia="Times New Roman" w:hAnsi="Times New Roman" w:cs="Times New Roman"/>
          <w:sz w:val="26"/>
          <w:szCs w:val="26"/>
        </w:rPr>
        <w:t xml:space="preserve"> Asteriskin kanssa. </w:t>
      </w:r>
    </w:p>
    <w:p w14:paraId="240A34E8" w14:textId="08494F68" w:rsidR="00D76F93" w:rsidRDefault="00A57076" w:rsidP="00836DC6">
      <w:pPr>
        <w:pStyle w:val="ListParagraph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Esimerkiksi</w:t>
      </w:r>
      <w:r w:rsidR="00836D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80822">
        <w:rPr>
          <w:rFonts w:ascii="Times New Roman" w:eastAsia="Times New Roman" w:hAnsi="Times New Roman" w:cs="Times New Roman"/>
          <w:sz w:val="26"/>
          <w:szCs w:val="26"/>
        </w:rPr>
        <w:t xml:space="preserve">kommunikointi </w:t>
      </w:r>
      <w:r w:rsidR="009C5738">
        <w:rPr>
          <w:rFonts w:ascii="Times New Roman" w:eastAsia="Times New Roman" w:hAnsi="Times New Roman" w:cs="Times New Roman"/>
          <w:sz w:val="26"/>
          <w:szCs w:val="26"/>
        </w:rPr>
        <w:t xml:space="preserve">fuksiviikosta. </w:t>
      </w:r>
    </w:p>
    <w:p w14:paraId="3F1D4CE1" w14:textId="0445E233" w:rsidR="00D76F93" w:rsidRDefault="00D76F93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Ennakointi</w:t>
      </w:r>
      <w:r w:rsidR="00E1514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C737CA2" w14:textId="0803657E" w:rsidR="00D76F93" w:rsidRDefault="00D76F93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Palautteen vastaanottaminen ja siihen reagointi</w:t>
      </w:r>
      <w:r w:rsidR="00E1514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2E2D40A" w14:textId="44AD0854" w:rsidR="00D76F93" w:rsidRDefault="00D76F93" w:rsidP="00DB21F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Tapahtumien näkyvyys</w:t>
      </w:r>
      <w:r w:rsidR="00E15145">
        <w:rPr>
          <w:rFonts w:ascii="Times New Roman" w:eastAsia="Times New Roman" w:hAnsi="Times New Roman" w:cs="Times New Roman"/>
          <w:sz w:val="26"/>
          <w:szCs w:val="26"/>
        </w:rPr>
        <w:t xml:space="preserve"> ja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markkinointi</w:t>
      </w:r>
      <w:r w:rsidR="00E1514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0155C50" w14:textId="3D2566E4" w:rsidR="00D76F93" w:rsidRDefault="00D76F93" w:rsidP="00D76F93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Muiden auttaminen</w:t>
      </w:r>
      <w:r w:rsidR="00E1514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BAE82EC" w14:textId="042B19BC" w:rsidR="00D76F93" w:rsidRDefault="00D76F93" w:rsidP="00D76F93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Päätetään kyselytunti</w:t>
      </w:r>
      <w:r w:rsidR="0063544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A24A8AA" w14:textId="77777777" w:rsidR="00EC281A" w:rsidRPr="00DB21FD" w:rsidRDefault="00EC281A" w:rsidP="00EC281A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36B58843" w14:textId="676C7BDD" w:rsidR="008C5C91" w:rsidRDefault="00B92A6E" w:rsidP="007C3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112F9F" w:rsidRPr="000A585A">
        <w:rPr>
          <w:rFonts w:ascii="Times New Roman" w:eastAsia="Times New Roman" w:hAnsi="Times New Roman" w:cs="Times New Roman"/>
          <w:sz w:val="26"/>
          <w:szCs w:val="26"/>
        </w:rPr>
        <w:t>§</w:t>
      </w:r>
      <w:r w:rsidR="006E3A9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3FB1">
        <w:rPr>
          <w:rFonts w:ascii="Times New Roman" w:eastAsia="Times New Roman" w:hAnsi="Times New Roman" w:cs="Times New Roman"/>
          <w:sz w:val="26"/>
          <w:szCs w:val="26"/>
        </w:rPr>
        <w:t>Esitys uudesta sijoitustoimikunnasta</w:t>
      </w:r>
    </w:p>
    <w:p w14:paraId="41999598" w14:textId="548D06C3" w:rsidR="007C3FB1" w:rsidRDefault="007C3FB1" w:rsidP="007C3FB1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44927">
        <w:rPr>
          <w:rFonts w:ascii="Times New Roman" w:eastAsia="Times New Roman" w:hAnsi="Times New Roman" w:cs="Times New Roman"/>
          <w:sz w:val="26"/>
          <w:szCs w:val="26"/>
        </w:rPr>
        <w:t>Liite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1</w:t>
      </w:r>
    </w:p>
    <w:p w14:paraId="41493C68" w14:textId="4B9AFB78" w:rsidR="004457C6" w:rsidRDefault="004457C6" w:rsidP="007C3FB1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Iikka</w:t>
      </w:r>
      <w:r w:rsidR="00B47C48">
        <w:rPr>
          <w:rFonts w:ascii="Times New Roman" w:eastAsia="Times New Roman" w:hAnsi="Times New Roman" w:cs="Times New Roman"/>
          <w:sz w:val="26"/>
          <w:szCs w:val="26"/>
        </w:rPr>
        <w:t xml:space="preserve"> Luoma-Aho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ja Jussi</w:t>
      </w:r>
      <w:r w:rsidR="00B47C48">
        <w:rPr>
          <w:rFonts w:ascii="Times New Roman" w:eastAsia="Times New Roman" w:hAnsi="Times New Roman" w:cs="Times New Roman"/>
          <w:sz w:val="26"/>
          <w:szCs w:val="26"/>
        </w:rPr>
        <w:t xml:space="preserve"> Wallin</w:t>
      </w:r>
      <w:r w:rsidR="004D412B">
        <w:rPr>
          <w:rFonts w:ascii="Times New Roman" w:eastAsia="Times New Roman" w:hAnsi="Times New Roman" w:cs="Times New Roman"/>
          <w:sz w:val="26"/>
          <w:szCs w:val="26"/>
        </w:rPr>
        <w:t xml:space="preserve"> esittelevät esityksen uudesta sijoitustoimikunnasta.  </w:t>
      </w:r>
    </w:p>
    <w:p w14:paraId="57B19931" w14:textId="7195F4A0" w:rsidR="004457C6" w:rsidRDefault="004457C6" w:rsidP="007C3FB1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Petri Nissilä </w:t>
      </w:r>
      <w:r w:rsidR="004D412B">
        <w:rPr>
          <w:rFonts w:ascii="Times New Roman" w:eastAsia="Times New Roman" w:hAnsi="Times New Roman" w:cs="Times New Roman"/>
          <w:sz w:val="26"/>
          <w:szCs w:val="26"/>
        </w:rPr>
        <w:t>esittää,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että ei perusteta sijoitustoimikuntaa. </w:t>
      </w:r>
    </w:p>
    <w:p w14:paraId="3BBF2420" w14:textId="13A84D43" w:rsidR="00041916" w:rsidRPr="00041916" w:rsidRDefault="004457C6" w:rsidP="00041916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Pidetään </w:t>
      </w:r>
      <w:r w:rsidR="00041916">
        <w:rPr>
          <w:rFonts w:ascii="Times New Roman" w:eastAsia="Times New Roman" w:hAnsi="Times New Roman" w:cs="Times New Roman"/>
          <w:sz w:val="26"/>
          <w:szCs w:val="26"/>
        </w:rPr>
        <w:t>suuntaa antava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294C">
        <w:rPr>
          <w:rFonts w:ascii="Times New Roman" w:eastAsia="Times New Roman" w:hAnsi="Times New Roman" w:cs="Times New Roman"/>
          <w:sz w:val="26"/>
          <w:szCs w:val="26"/>
        </w:rPr>
        <w:t>käsi</w:t>
      </w:r>
      <w:r>
        <w:rPr>
          <w:rFonts w:ascii="Times New Roman" w:eastAsia="Times New Roman" w:hAnsi="Times New Roman" w:cs="Times New Roman"/>
          <w:sz w:val="26"/>
          <w:szCs w:val="26"/>
        </w:rPr>
        <w:t>äänestys.</w:t>
      </w:r>
    </w:p>
    <w:p w14:paraId="3F4A16EC" w14:textId="6B67815C" w:rsidR="004457C6" w:rsidRDefault="004457C6" w:rsidP="007C3FB1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Hyväksytään hallituksen ehdotus sijoitustoimikunnan perustamisesta. </w:t>
      </w:r>
    </w:p>
    <w:p w14:paraId="7CDA8D25" w14:textId="77777777" w:rsidR="00EC281A" w:rsidRPr="007C3FB1" w:rsidRDefault="00EC281A" w:rsidP="00EC281A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6378FEFD" w14:textId="302375F2" w:rsidR="007C3FB1" w:rsidRDefault="007C3FB1" w:rsidP="007C3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8§ </w:t>
      </w:r>
      <w:r w:rsidR="00E00944">
        <w:rPr>
          <w:rFonts w:ascii="Times New Roman" w:eastAsia="Times New Roman" w:hAnsi="Times New Roman" w:cs="Times New Roman"/>
          <w:sz w:val="26"/>
          <w:szCs w:val="26"/>
        </w:rPr>
        <w:t>Katsaus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vuosijuhlatoimikunnasta Digit 20-vuotisjuhliin</w:t>
      </w:r>
    </w:p>
    <w:p w14:paraId="657D9BF2" w14:textId="5295BC99" w:rsidR="007C3FB1" w:rsidRDefault="007C3FB1" w:rsidP="007C3FB1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44927">
        <w:rPr>
          <w:rFonts w:ascii="Times New Roman" w:eastAsia="Times New Roman" w:hAnsi="Times New Roman" w:cs="Times New Roman"/>
          <w:sz w:val="26"/>
          <w:szCs w:val="26"/>
        </w:rPr>
        <w:t>Liite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2</w:t>
      </w:r>
    </w:p>
    <w:p w14:paraId="5571178B" w14:textId="7C5A3AC4" w:rsidR="004457C6" w:rsidRDefault="004457C6" w:rsidP="007C3FB1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Asser Junnila</w:t>
      </w:r>
      <w:r w:rsidR="00E10E2E">
        <w:rPr>
          <w:rFonts w:ascii="Times New Roman" w:eastAsia="Times New Roman" w:hAnsi="Times New Roman" w:cs="Times New Roman"/>
          <w:sz w:val="26"/>
          <w:szCs w:val="26"/>
        </w:rPr>
        <w:t xml:space="preserve"> esittel</w:t>
      </w:r>
      <w:r w:rsidR="004C7EB3">
        <w:rPr>
          <w:rFonts w:ascii="Times New Roman" w:eastAsia="Times New Roman" w:hAnsi="Times New Roman" w:cs="Times New Roman"/>
          <w:sz w:val="26"/>
          <w:szCs w:val="26"/>
        </w:rPr>
        <w:t>ee</w:t>
      </w:r>
      <w:r w:rsidR="00E10E2E">
        <w:rPr>
          <w:rFonts w:ascii="Times New Roman" w:eastAsia="Times New Roman" w:hAnsi="Times New Roman" w:cs="Times New Roman"/>
          <w:sz w:val="26"/>
          <w:szCs w:val="26"/>
        </w:rPr>
        <w:t xml:space="preserve"> katsauks</w:t>
      </w:r>
      <w:r w:rsidR="00E36EA5">
        <w:rPr>
          <w:rFonts w:ascii="Times New Roman" w:eastAsia="Times New Roman" w:hAnsi="Times New Roman" w:cs="Times New Roman"/>
          <w:sz w:val="26"/>
          <w:szCs w:val="26"/>
        </w:rPr>
        <w:t>en vuosijuhlatoimikunnasta Digit 20-vuotisjuhliin.</w:t>
      </w:r>
    </w:p>
    <w:p w14:paraId="36B97D30" w14:textId="1378414D" w:rsidR="00487FA7" w:rsidRDefault="00487FA7" w:rsidP="00487FA7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18883258" w14:textId="785CAD9C" w:rsidR="00E00944" w:rsidRDefault="00E00944" w:rsidP="00E00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9§ Katsaus Filen tulevaisuudesta</w:t>
      </w:r>
    </w:p>
    <w:p w14:paraId="289FBC5D" w14:textId="1FADCF93" w:rsidR="00E00944" w:rsidRDefault="00E00944" w:rsidP="00E00944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44927">
        <w:rPr>
          <w:rFonts w:ascii="Times New Roman" w:eastAsia="Times New Roman" w:hAnsi="Times New Roman" w:cs="Times New Roman"/>
          <w:sz w:val="26"/>
          <w:szCs w:val="26"/>
        </w:rPr>
        <w:t>Liite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3</w:t>
      </w:r>
    </w:p>
    <w:p w14:paraId="6A00FF69" w14:textId="5052EDAC" w:rsidR="00E10E2E" w:rsidRDefault="00E10E2E" w:rsidP="00E00944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Tatu Heinonen esittel</w:t>
      </w:r>
      <w:r w:rsidR="00197734">
        <w:rPr>
          <w:rFonts w:ascii="Times New Roman" w:eastAsia="Times New Roman" w:hAnsi="Times New Roman" w:cs="Times New Roman"/>
          <w:sz w:val="26"/>
          <w:szCs w:val="26"/>
        </w:rPr>
        <w:t>ee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katsauksen</w:t>
      </w:r>
      <w:r w:rsidR="001C1699">
        <w:rPr>
          <w:rFonts w:ascii="Times New Roman" w:eastAsia="Times New Roman" w:hAnsi="Times New Roman" w:cs="Times New Roman"/>
          <w:sz w:val="26"/>
          <w:szCs w:val="26"/>
        </w:rPr>
        <w:t xml:space="preserve"> Filen tulevaisuudesta. </w:t>
      </w:r>
    </w:p>
    <w:p w14:paraId="4663BD9E" w14:textId="77777777" w:rsidR="00EC281A" w:rsidRDefault="00EC281A" w:rsidP="00EC281A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14936900" w14:textId="274B1291" w:rsidR="00F854F4" w:rsidRDefault="00F854F4" w:rsidP="00F85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854F4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10§ Muutos toimihenkilö- ja toimikuntaohjesääntöön </w:t>
      </w:r>
    </w:p>
    <w:p w14:paraId="6B7CC3D0" w14:textId="54D891E1" w:rsidR="00F854F4" w:rsidRDefault="00F854F4" w:rsidP="008C5C91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44927">
        <w:rPr>
          <w:rFonts w:ascii="Times New Roman" w:eastAsia="Times New Roman" w:hAnsi="Times New Roman" w:cs="Times New Roman"/>
          <w:sz w:val="26"/>
          <w:szCs w:val="26"/>
        </w:rPr>
        <w:t>Liite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4</w:t>
      </w:r>
    </w:p>
    <w:p w14:paraId="182652E1" w14:textId="4A72A23E" w:rsidR="00EC0750" w:rsidRDefault="00EC0750" w:rsidP="008C5C91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Petri Nissilä ehdotti vastaehdotuksena, että säilytetään Demotoimikunta ja muutetaan Koti</w:t>
      </w:r>
      <w:r w:rsidR="003A7526">
        <w:rPr>
          <w:rFonts w:ascii="Times New Roman" w:eastAsia="Times New Roman" w:hAnsi="Times New Roman" w:cs="Times New Roman"/>
          <w:sz w:val="26"/>
          <w:szCs w:val="26"/>
        </w:rPr>
        <w:t>Maan</w:t>
      </w:r>
      <w:r>
        <w:rPr>
          <w:rFonts w:ascii="Times New Roman" w:eastAsia="Times New Roman" w:hAnsi="Times New Roman" w:cs="Times New Roman"/>
          <w:sz w:val="26"/>
          <w:szCs w:val="26"/>
        </w:rPr>
        <w:t>Pitkä</w:t>
      </w:r>
      <w:r w:rsidR="003A752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-toimikunta </w:t>
      </w:r>
      <w:r w:rsidR="00121847">
        <w:rPr>
          <w:rFonts w:ascii="Times New Roman" w:eastAsia="Times New Roman" w:hAnsi="Times New Roman" w:cs="Times New Roman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xcursiotoimikunnaksi. </w:t>
      </w:r>
    </w:p>
    <w:p w14:paraId="670F1503" w14:textId="111E95F5" w:rsidR="00EC0750" w:rsidRDefault="00121847" w:rsidP="008C5C91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Pidetään suuntaa antava</w:t>
      </w:r>
      <w:r w:rsidR="00EC0750">
        <w:rPr>
          <w:rFonts w:ascii="Times New Roman" w:eastAsia="Times New Roman" w:hAnsi="Times New Roman" w:cs="Times New Roman"/>
          <w:sz w:val="26"/>
          <w:szCs w:val="26"/>
        </w:rPr>
        <w:t xml:space="preserve"> käsiäänestys.</w:t>
      </w:r>
    </w:p>
    <w:p w14:paraId="13614972" w14:textId="21F01631" w:rsidR="00C35809" w:rsidRDefault="00B57B1C" w:rsidP="008C5C91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Hyväksytään Petrin vastaehdotus. </w:t>
      </w:r>
    </w:p>
    <w:p w14:paraId="1DBF2B33" w14:textId="77777777" w:rsidR="00EE1BD6" w:rsidRDefault="00EE1BD6" w:rsidP="00EE1BD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4B20567D" w14:textId="71171A89" w:rsidR="00D042F4" w:rsidRDefault="00D042F4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11§ Muutos sääntöihin</w:t>
      </w:r>
    </w:p>
    <w:p w14:paraId="1E61E7FE" w14:textId="7A3B733F" w:rsidR="00D042F4" w:rsidRDefault="00D042F4" w:rsidP="00D042F4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44927">
        <w:rPr>
          <w:rFonts w:ascii="Times New Roman" w:eastAsia="Times New Roman" w:hAnsi="Times New Roman" w:cs="Times New Roman"/>
          <w:sz w:val="26"/>
          <w:szCs w:val="26"/>
        </w:rPr>
        <w:t>Liite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5</w:t>
      </w:r>
    </w:p>
    <w:p w14:paraId="55C143DA" w14:textId="629E79A6" w:rsidR="00EC0750" w:rsidRDefault="00200650" w:rsidP="0020065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Tehtiin v</w:t>
      </w:r>
      <w:r w:rsidR="00EC0750">
        <w:rPr>
          <w:rFonts w:ascii="Times New Roman" w:eastAsia="Times New Roman" w:hAnsi="Times New Roman" w:cs="Times New Roman"/>
          <w:sz w:val="26"/>
          <w:szCs w:val="26"/>
        </w:rPr>
        <w:t>astaehdotu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s, jossa </w:t>
      </w:r>
      <w:r w:rsidR="00EC0750">
        <w:rPr>
          <w:rFonts w:ascii="Times New Roman" w:eastAsia="Times New Roman" w:hAnsi="Times New Roman" w:cs="Times New Roman"/>
          <w:sz w:val="26"/>
          <w:szCs w:val="26"/>
        </w:rPr>
        <w:t>korjattiin kieliasua.</w:t>
      </w:r>
    </w:p>
    <w:p w14:paraId="6C32279C" w14:textId="49E8FB20" w:rsidR="00EC0750" w:rsidRDefault="00EC0750" w:rsidP="00D042F4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Hyväksytään vastaehdotus.</w:t>
      </w:r>
    </w:p>
    <w:p w14:paraId="1FEB11C6" w14:textId="77777777" w:rsidR="00EE1BD6" w:rsidRPr="00200650" w:rsidRDefault="00EE1BD6" w:rsidP="00200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D1D07F8" w14:textId="055A847D" w:rsidR="008C5C91" w:rsidRDefault="00E00944" w:rsidP="008C5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D042F4">
        <w:rPr>
          <w:rFonts w:ascii="Times New Roman" w:eastAsia="Times New Roman" w:hAnsi="Times New Roman" w:cs="Times New Roman"/>
          <w:sz w:val="26"/>
          <w:szCs w:val="26"/>
        </w:rPr>
        <w:t>2</w:t>
      </w:r>
      <w:r w:rsidR="008C5C91" w:rsidRPr="008C5C91">
        <w:rPr>
          <w:rFonts w:ascii="Times New Roman" w:eastAsia="Times New Roman" w:hAnsi="Times New Roman" w:cs="Times New Roman"/>
          <w:sz w:val="26"/>
          <w:szCs w:val="26"/>
        </w:rPr>
        <w:t xml:space="preserve">§ Toimintasuunnitelma </w:t>
      </w:r>
      <w:r w:rsidR="00B92A6E">
        <w:rPr>
          <w:rFonts w:ascii="Times New Roman" w:eastAsia="Times New Roman" w:hAnsi="Times New Roman" w:cs="Times New Roman"/>
          <w:sz w:val="26"/>
          <w:szCs w:val="26"/>
        </w:rPr>
        <w:t>kalenterivuodelle 2019</w:t>
      </w:r>
    </w:p>
    <w:p w14:paraId="39B19384" w14:textId="71FC6FD2" w:rsidR="00D3382E" w:rsidRDefault="00D3382E" w:rsidP="00744927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44927">
        <w:rPr>
          <w:rFonts w:ascii="Times New Roman" w:eastAsia="Times New Roman" w:hAnsi="Times New Roman" w:cs="Times New Roman"/>
          <w:sz w:val="26"/>
          <w:szCs w:val="26"/>
        </w:rPr>
        <w:t>Liite</w:t>
      </w:r>
      <w:r w:rsidR="00D042F4">
        <w:rPr>
          <w:rFonts w:ascii="Times New Roman" w:eastAsia="Times New Roman" w:hAnsi="Times New Roman" w:cs="Times New Roman"/>
          <w:sz w:val="26"/>
          <w:szCs w:val="26"/>
        </w:rPr>
        <w:t xml:space="preserve"> 6</w:t>
      </w:r>
    </w:p>
    <w:p w14:paraId="7C5AB5D5" w14:textId="7B99621E" w:rsidR="004F54C3" w:rsidRDefault="00402475" w:rsidP="00744927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Hyväksytään </w:t>
      </w:r>
      <w:r w:rsidR="0039761E">
        <w:rPr>
          <w:rFonts w:ascii="Times New Roman" w:eastAsia="Times New Roman" w:hAnsi="Times New Roman" w:cs="Times New Roman"/>
          <w:sz w:val="26"/>
          <w:szCs w:val="26"/>
        </w:rPr>
        <w:t xml:space="preserve">toimintasuunnitelma kalenterivuodelle 2019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ehdotetuin muutoksin. </w:t>
      </w:r>
    </w:p>
    <w:p w14:paraId="1113BCCA" w14:textId="77777777" w:rsidR="00EE1BD6" w:rsidRPr="00744927" w:rsidRDefault="00EE1BD6" w:rsidP="00EE1BD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159B1882" w14:textId="2F356922" w:rsidR="00D967CB" w:rsidRDefault="00D042F4" w:rsidP="00012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13</w:t>
      </w:r>
      <w:r w:rsidR="008C5C91" w:rsidRPr="008C5C91">
        <w:rPr>
          <w:rFonts w:ascii="Times New Roman" w:eastAsia="Times New Roman" w:hAnsi="Times New Roman" w:cs="Times New Roman"/>
          <w:sz w:val="26"/>
          <w:szCs w:val="26"/>
        </w:rPr>
        <w:t>§ Päätetään jäsenmaksun suuruus seuraavalle lukuvuodelle</w:t>
      </w:r>
    </w:p>
    <w:p w14:paraId="2F0F1CBD" w14:textId="0D6CC14B" w:rsidR="00402475" w:rsidRDefault="00402475" w:rsidP="00402475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Jussi esittää, että säilytetään viime vuoden jäsenmaksun suuruus. </w:t>
      </w:r>
    </w:p>
    <w:p w14:paraId="66EAE3F9" w14:textId="5C0A2A5E" w:rsidR="002B0155" w:rsidRDefault="006C0484" w:rsidP="002B0155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Liittymismaksu 0 euroa, </w:t>
      </w:r>
      <w:r w:rsidR="00DD02CF">
        <w:rPr>
          <w:rFonts w:ascii="Times New Roman" w:eastAsia="Times New Roman" w:hAnsi="Times New Roman" w:cs="Times New Roman"/>
          <w:sz w:val="26"/>
          <w:szCs w:val="26"/>
        </w:rPr>
        <w:t xml:space="preserve">1 vuosi </w:t>
      </w:r>
      <w:r w:rsidR="00402475">
        <w:rPr>
          <w:rFonts w:ascii="Times New Roman" w:eastAsia="Times New Roman" w:hAnsi="Times New Roman" w:cs="Times New Roman"/>
          <w:sz w:val="26"/>
          <w:szCs w:val="26"/>
        </w:rPr>
        <w:t>5</w:t>
      </w:r>
      <w:r w:rsidR="00DD02CF">
        <w:rPr>
          <w:rFonts w:ascii="Times New Roman" w:eastAsia="Times New Roman" w:hAnsi="Times New Roman" w:cs="Times New Roman"/>
          <w:sz w:val="26"/>
          <w:szCs w:val="26"/>
        </w:rPr>
        <w:t xml:space="preserve"> euroa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ja</w:t>
      </w:r>
      <w:r w:rsidR="00DD02CF">
        <w:rPr>
          <w:rFonts w:ascii="Times New Roman" w:eastAsia="Times New Roman" w:hAnsi="Times New Roman" w:cs="Times New Roman"/>
          <w:sz w:val="26"/>
          <w:szCs w:val="26"/>
        </w:rPr>
        <w:t xml:space="preserve"> 5 vuotta </w:t>
      </w:r>
      <w:r w:rsidR="00402475">
        <w:rPr>
          <w:rFonts w:ascii="Times New Roman" w:eastAsia="Times New Roman" w:hAnsi="Times New Roman" w:cs="Times New Roman"/>
          <w:sz w:val="26"/>
          <w:szCs w:val="26"/>
        </w:rPr>
        <w:t>20</w:t>
      </w:r>
      <w:r w:rsidR="00DD02CF">
        <w:rPr>
          <w:rFonts w:ascii="Times New Roman" w:eastAsia="Times New Roman" w:hAnsi="Times New Roman" w:cs="Times New Roman"/>
          <w:sz w:val="26"/>
          <w:szCs w:val="26"/>
        </w:rPr>
        <w:t xml:space="preserve"> euroa</w:t>
      </w:r>
      <w:r w:rsidR="002B015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83026FF" w14:textId="3D3E3FD7" w:rsidR="002B0155" w:rsidRDefault="002B0155" w:rsidP="002B0155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Hyväksytään Jussin ehdotus. </w:t>
      </w:r>
    </w:p>
    <w:p w14:paraId="1823E643" w14:textId="77777777" w:rsidR="00EE1BD6" w:rsidRPr="002B0155" w:rsidRDefault="00EE1BD6" w:rsidP="00EE1BD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06E551D9" w14:textId="2750DF5C" w:rsidR="00112F9F" w:rsidRDefault="00D042F4" w:rsidP="008C5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14</w:t>
      </w:r>
      <w:r w:rsidR="008C5C91" w:rsidRPr="008C5C91">
        <w:rPr>
          <w:rFonts w:ascii="Times New Roman" w:eastAsia="Times New Roman" w:hAnsi="Times New Roman" w:cs="Times New Roman"/>
          <w:sz w:val="26"/>
          <w:szCs w:val="26"/>
        </w:rPr>
        <w:t>§ Vahvistetaan</w:t>
      </w:r>
      <w:r w:rsidR="00B92A6E">
        <w:rPr>
          <w:rFonts w:ascii="Times New Roman" w:eastAsia="Times New Roman" w:hAnsi="Times New Roman" w:cs="Times New Roman"/>
          <w:sz w:val="26"/>
          <w:szCs w:val="26"/>
        </w:rPr>
        <w:t xml:space="preserve"> budjetti kalenterivuodelle 2019</w:t>
      </w:r>
    </w:p>
    <w:p w14:paraId="106C7864" w14:textId="34BA220F" w:rsidR="003072C7" w:rsidRDefault="00D042F4" w:rsidP="00B92A6E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Liite 7</w:t>
      </w:r>
    </w:p>
    <w:p w14:paraId="63B96CB1" w14:textId="3A87B8CE" w:rsidR="00DE2DD6" w:rsidRDefault="00DE2DD6" w:rsidP="00B92A6E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Ehdotettiin budjettia muokkauksin. </w:t>
      </w:r>
    </w:p>
    <w:p w14:paraId="13A916A1" w14:textId="7B71BFB0" w:rsidR="0059271D" w:rsidRDefault="0059271D" w:rsidP="00B92A6E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Marlo esitt</w:t>
      </w:r>
      <w:r w:rsidR="006C0484">
        <w:rPr>
          <w:rFonts w:ascii="Times New Roman" w:eastAsia="Times New Roman" w:hAnsi="Times New Roman" w:cs="Times New Roman"/>
          <w:sz w:val="26"/>
          <w:szCs w:val="26"/>
        </w:rPr>
        <w:t>ää</w:t>
      </w:r>
      <w:r w:rsidR="00CF6C3F">
        <w:rPr>
          <w:rFonts w:ascii="Times New Roman" w:eastAsia="Times New Roman" w:hAnsi="Times New Roman" w:cs="Times New Roman"/>
          <w:sz w:val="26"/>
          <w:szCs w:val="26"/>
        </w:rPr>
        <w:t xml:space="preserve">, että Typerien kerhojen kerhon budjetti poistetaan. </w:t>
      </w:r>
    </w:p>
    <w:p w14:paraId="3E147BB6" w14:textId="77777777" w:rsidR="00A94E3C" w:rsidRDefault="0059271D" w:rsidP="00B92A6E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Hyväksytään Marlon esitys. </w:t>
      </w:r>
    </w:p>
    <w:p w14:paraId="10A3EEC6" w14:textId="77777777" w:rsidR="00A94E3C" w:rsidRDefault="00A94E3C" w:rsidP="00A94E3C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03C9928D" w14:textId="6D9EE876" w:rsidR="0059271D" w:rsidRDefault="00A94E3C" w:rsidP="00A94E3C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Aloitetaan kokoustauko ajassa 20:02.</w:t>
      </w:r>
      <w:r w:rsidR="0059271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448DB46" w14:textId="66FF441E" w:rsidR="006A5A1A" w:rsidRDefault="006A5A1A" w:rsidP="00A94E3C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Päätetään kokoustauko ajassa 20:20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28B764F" w14:textId="77777777" w:rsidR="00EE1BD6" w:rsidRPr="00B92A6E" w:rsidRDefault="00EE1BD6" w:rsidP="00A94E3C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31D45995" w14:textId="4D709FEF" w:rsidR="001E2210" w:rsidRDefault="00E5796C" w:rsidP="001E2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D042F4">
        <w:rPr>
          <w:rFonts w:ascii="Times New Roman" w:eastAsia="Times New Roman" w:hAnsi="Times New Roman" w:cs="Times New Roman"/>
          <w:sz w:val="26"/>
          <w:szCs w:val="26"/>
        </w:rPr>
        <w:t>5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>§ Digit ry:n hallituksen puheenjoh</w:t>
      </w:r>
      <w:r w:rsidR="000A585A" w:rsidRPr="000A585A">
        <w:rPr>
          <w:rFonts w:ascii="Times New Roman" w:eastAsia="Times New Roman" w:hAnsi="Times New Roman" w:cs="Times New Roman"/>
          <w:sz w:val="26"/>
          <w:szCs w:val="26"/>
        </w:rPr>
        <w:t xml:space="preserve">tajan valinta toimikaudelle </w:t>
      </w:r>
      <w:r w:rsidR="00B92A6E">
        <w:rPr>
          <w:rFonts w:ascii="Times New Roman" w:eastAsia="Times New Roman" w:hAnsi="Times New Roman" w:cs="Times New Roman"/>
          <w:sz w:val="26"/>
          <w:szCs w:val="26"/>
        </w:rPr>
        <w:t>2019</w:t>
      </w:r>
    </w:p>
    <w:p w14:paraId="672C526F" w14:textId="69E52B28" w:rsidR="00042983" w:rsidRDefault="006A5A1A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Jarkko Pietilää,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094BBDC" w14:textId="17B58BD4" w:rsidR="006A5A1A" w:rsidRDefault="006A5A1A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Julius Rajalaa,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11A3BAA" w14:textId="2AC205E1" w:rsidR="006A5A1A" w:rsidRDefault="006A5A1A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Matias Virtaa,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3E4C50D" w14:textId="7068559D" w:rsidR="006A5A1A" w:rsidRPr="00E10E2E" w:rsidRDefault="006A5A1A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10E2E">
        <w:rPr>
          <w:rFonts w:ascii="Times New Roman" w:eastAsia="Times New Roman" w:hAnsi="Times New Roman" w:cs="Times New Roman"/>
          <w:b/>
          <w:sz w:val="26"/>
          <w:szCs w:val="26"/>
        </w:rPr>
        <w:t>Ehdotettu Niklas Luomalaa, on käytettävissä</w:t>
      </w:r>
      <w:r w:rsidR="00921F85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06CA9F2D" w14:textId="6DA94FCF" w:rsidR="006A5A1A" w:rsidRDefault="006A5A1A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Jerri Pinomäkeä,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2822232" w14:textId="1367A812" w:rsidR="006A5A1A" w:rsidRDefault="006A5A1A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Asser Junnilaa,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B82E616" w14:textId="49AF4E6A" w:rsidR="006A5A1A" w:rsidRDefault="006A5A1A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Jeremi Nyyssöstä, ei ole käytettävissä</w:t>
      </w:r>
    </w:p>
    <w:p w14:paraId="6560024F" w14:textId="0AA7755D" w:rsidR="006A5A1A" w:rsidRDefault="006A5A1A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Jussi Wallinia,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6AB944E" w14:textId="554E1473" w:rsidR="006A5A1A" w:rsidRDefault="006A5A1A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Konsta Sinisaloa,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C25AA94" w14:textId="2F736B4D" w:rsidR="006A5A1A" w:rsidRDefault="006A5A1A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Mikko Sinisaloa,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236D8DF" w14:textId="79E8358C" w:rsidR="006A5A1A" w:rsidRDefault="006A5A1A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Petri Nissilää,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6BBC715" w14:textId="5C5B2E20" w:rsidR="006A5A1A" w:rsidRDefault="006A5A1A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Tatu Heinosta,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C0D26AB" w14:textId="31055B9D" w:rsidR="006A5A1A" w:rsidRPr="00E10E2E" w:rsidRDefault="006A5A1A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10E2E">
        <w:rPr>
          <w:rFonts w:ascii="Times New Roman" w:eastAsia="Times New Roman" w:hAnsi="Times New Roman" w:cs="Times New Roman"/>
          <w:b/>
          <w:sz w:val="26"/>
          <w:szCs w:val="26"/>
        </w:rPr>
        <w:t>Ehdotettu Matti Vähä-Heikkilää, on käytettävissä</w:t>
      </w:r>
      <w:r w:rsidR="00921F85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6C1D6C92" w14:textId="359875A5" w:rsidR="006A5A1A" w:rsidRPr="00E10E2E" w:rsidRDefault="006A5A1A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10E2E">
        <w:rPr>
          <w:rFonts w:ascii="Times New Roman" w:eastAsia="Times New Roman" w:hAnsi="Times New Roman" w:cs="Times New Roman"/>
          <w:b/>
          <w:sz w:val="26"/>
          <w:szCs w:val="26"/>
        </w:rPr>
        <w:t>Ehdotettu Marlo Ekbergiä, on käytettävissä</w:t>
      </w:r>
      <w:r w:rsidR="00921F85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6B59C6B1" w14:textId="34E60C17" w:rsidR="006A5A1A" w:rsidRDefault="006A5A1A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Tiina Nokelaista,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88A4E47" w14:textId="4009FB54" w:rsidR="006A5A1A" w:rsidRDefault="006A5A1A" w:rsidP="006A5A1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Matti Vähä-Heikkilä vetäytyy. </w:t>
      </w:r>
    </w:p>
    <w:p w14:paraId="59FB8BA6" w14:textId="1277044F" w:rsidR="006A5A1A" w:rsidRDefault="006A5A1A" w:rsidP="006A5A1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Marlo Ekberg vetäytyy. </w:t>
      </w:r>
    </w:p>
    <w:p w14:paraId="7AED0849" w14:textId="15468B60" w:rsidR="006A5A1A" w:rsidRDefault="006A5A1A" w:rsidP="006A5A1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Puheenjohtajaehdokas esittäytyy. </w:t>
      </w:r>
    </w:p>
    <w:p w14:paraId="4E5DA35D" w14:textId="25F8AF98" w:rsidR="006A5A1A" w:rsidRPr="00E10E2E" w:rsidRDefault="00EF10C3" w:rsidP="006A5A1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10E2E">
        <w:rPr>
          <w:rFonts w:ascii="Times New Roman" w:eastAsia="Times New Roman" w:hAnsi="Times New Roman" w:cs="Times New Roman"/>
          <w:b/>
          <w:sz w:val="26"/>
          <w:szCs w:val="26"/>
        </w:rPr>
        <w:t xml:space="preserve">Valitaan vuoden 2019 puheenjohtajaksi Niklas Luomala. </w:t>
      </w:r>
    </w:p>
    <w:p w14:paraId="50752B71" w14:textId="77777777" w:rsidR="002929E0" w:rsidRPr="00744927" w:rsidRDefault="002929E0" w:rsidP="002929E0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631F3488" w14:textId="50896390" w:rsidR="001E2210" w:rsidRDefault="00D042F4" w:rsidP="001E2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16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>§ Digit ry:n muiden hallituksen jäs</w:t>
      </w:r>
      <w:r w:rsidR="00122596">
        <w:rPr>
          <w:rFonts w:ascii="Times New Roman" w:eastAsia="Times New Roman" w:hAnsi="Times New Roman" w:cs="Times New Roman"/>
          <w:sz w:val="26"/>
          <w:szCs w:val="26"/>
        </w:rPr>
        <w:t xml:space="preserve">enien valinta </w:t>
      </w:r>
      <w:r w:rsidR="00B92A6E">
        <w:rPr>
          <w:rFonts w:ascii="Times New Roman" w:eastAsia="Times New Roman" w:hAnsi="Times New Roman" w:cs="Times New Roman"/>
          <w:sz w:val="26"/>
          <w:szCs w:val="26"/>
        </w:rPr>
        <w:t>toimikaudelle 2019</w:t>
      </w:r>
    </w:p>
    <w:p w14:paraId="5063806E" w14:textId="03CF8104" w:rsidR="00042983" w:rsidRPr="00E5552A" w:rsidRDefault="006F67C4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>Ehdotettu Konsta Purtsia, on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1EA8CBFF" w14:textId="4A95200A" w:rsidR="006F67C4" w:rsidRPr="00E5552A" w:rsidRDefault="006F67C4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>Ehdotettu Jarkko</w:t>
      </w:r>
      <w:r w:rsidR="001536CB"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Pietilää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>, on</w:t>
      </w:r>
      <w:r w:rsidR="001536CB"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3E205FCB" w14:textId="57A9A27B" w:rsidR="006F67C4" w:rsidRPr="00E5552A" w:rsidRDefault="001536CB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Ehdotettu 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Lauri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Laakkosta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, on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69EEC951" w14:textId="6B59AD3C" w:rsidR="0047336F" w:rsidRPr="00921F85" w:rsidRDefault="001536CB" w:rsidP="00921F85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Ehdotettu 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Johan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Sjövallia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, on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761B310D" w14:textId="0D480EB2" w:rsidR="006F67C4" w:rsidRPr="00E5552A" w:rsidRDefault="001536CB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Ehdotettu 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Petri Holopai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>sta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, on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6832C050" w14:textId="20686C1A" w:rsidR="006F67C4" w:rsidRPr="00E5552A" w:rsidRDefault="001536CB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Ehdotettu 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Topi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Koivusta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, on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412B8060" w14:textId="6107E614" w:rsidR="006F67C4" w:rsidRPr="00E5552A" w:rsidRDefault="001536CB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Ehdotettu 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Patrik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Vahalaa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, on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465D9418" w14:textId="071275CB" w:rsidR="006F67C4" w:rsidRPr="00E5552A" w:rsidRDefault="001536CB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Ehdotettu 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Kalle Hautamäk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>eä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, on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571DD601" w14:textId="6A3DAF21" w:rsidR="006F67C4" w:rsidRPr="00E5552A" w:rsidRDefault="001536CB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Ehdotettu 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Peetu Seilo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>sta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, on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0896D637" w14:textId="5B7482A4" w:rsidR="006F67C4" w:rsidRPr="00E5552A" w:rsidRDefault="001536CB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Ehdotettu 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Aleksi Eskola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, on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06FB4CF2" w14:textId="1FC4BEDF" w:rsidR="006F67C4" w:rsidRPr="00E5552A" w:rsidRDefault="001536CB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Ehdotettu 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Petro Silenius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>ta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, on 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>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26072CA1" w14:textId="59DB3D10" w:rsidR="006F67C4" w:rsidRPr="00E5552A" w:rsidRDefault="001536CB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Ehdotettu 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Aleksi Väisä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>stä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, on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19CFD566" w14:textId="4AC276AA" w:rsidR="006F67C4" w:rsidRPr="00E5552A" w:rsidRDefault="001536CB" w:rsidP="00744927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Ehdotettu 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Miika Peltotalo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, on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19529805" w14:textId="214F2828" w:rsidR="006F67C4" w:rsidRDefault="001536C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6F67C4">
        <w:rPr>
          <w:rFonts w:ascii="Times New Roman" w:eastAsia="Times New Roman" w:hAnsi="Times New Roman" w:cs="Times New Roman"/>
          <w:sz w:val="26"/>
          <w:szCs w:val="26"/>
        </w:rPr>
        <w:t>Iikka Luoma-aho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6F67C4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C5968C1" w14:textId="74C45C8C" w:rsidR="006F67C4" w:rsidRPr="00E5552A" w:rsidRDefault="001536C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Ehdotettu 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Maksim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Laitista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, on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6E2B9D48" w14:textId="2C1F54C8" w:rsidR="006F67C4" w:rsidRDefault="001536C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6F67C4">
        <w:rPr>
          <w:rFonts w:ascii="Times New Roman" w:eastAsia="Times New Roman" w:hAnsi="Times New Roman" w:cs="Times New Roman"/>
          <w:sz w:val="26"/>
          <w:szCs w:val="26"/>
        </w:rPr>
        <w:t>Joona Juusti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6F67C4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FF2DBBB" w14:textId="4904421D" w:rsidR="006F67C4" w:rsidRPr="00E5552A" w:rsidRDefault="001536C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Ehdotettu 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Matti Loimaranta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, on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106E3D6F" w14:textId="43693AFC" w:rsidR="006F67C4" w:rsidRPr="00E5552A" w:rsidRDefault="00E72EB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Ehdotettu 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Wiljam Peltomaa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>ta</w:t>
      </w:r>
      <w:r w:rsidR="006F67C4" w:rsidRPr="00E5552A">
        <w:rPr>
          <w:rFonts w:ascii="Times New Roman" w:eastAsia="Times New Roman" w:hAnsi="Times New Roman" w:cs="Times New Roman"/>
          <w:b/>
          <w:sz w:val="26"/>
          <w:szCs w:val="26"/>
        </w:rPr>
        <w:t>, on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78C965ED" w14:textId="3708B754" w:rsidR="006F67C4" w:rsidRDefault="00E72EB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6F67C4">
        <w:rPr>
          <w:rFonts w:ascii="Times New Roman" w:eastAsia="Times New Roman" w:hAnsi="Times New Roman" w:cs="Times New Roman"/>
          <w:sz w:val="26"/>
          <w:szCs w:val="26"/>
        </w:rPr>
        <w:t>Jussi Wallin</w:t>
      </w:r>
      <w:r>
        <w:rPr>
          <w:rFonts w:ascii="Times New Roman" w:eastAsia="Times New Roman" w:hAnsi="Times New Roman" w:cs="Times New Roman"/>
          <w:sz w:val="26"/>
          <w:szCs w:val="26"/>
        </w:rPr>
        <w:t>ia</w:t>
      </w:r>
      <w:r w:rsidR="006F67C4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8687BD" w14:textId="646DECED" w:rsidR="006F67C4" w:rsidRDefault="00E72EB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6F67C4">
        <w:rPr>
          <w:rFonts w:ascii="Times New Roman" w:eastAsia="Times New Roman" w:hAnsi="Times New Roman" w:cs="Times New Roman"/>
          <w:sz w:val="26"/>
          <w:szCs w:val="26"/>
        </w:rPr>
        <w:t>Matias Lappal</w:t>
      </w:r>
      <w:r>
        <w:rPr>
          <w:rFonts w:ascii="Times New Roman" w:eastAsia="Times New Roman" w:hAnsi="Times New Roman" w:cs="Times New Roman"/>
          <w:sz w:val="26"/>
          <w:szCs w:val="26"/>
        </w:rPr>
        <w:t>aista</w:t>
      </w:r>
      <w:r w:rsidR="006F67C4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58D0B09" w14:textId="68273103" w:rsidR="006F67C4" w:rsidRDefault="00E72EB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6F67C4">
        <w:rPr>
          <w:rFonts w:ascii="Times New Roman" w:eastAsia="Times New Roman" w:hAnsi="Times New Roman" w:cs="Times New Roman"/>
          <w:sz w:val="26"/>
          <w:szCs w:val="26"/>
        </w:rPr>
        <w:t>Tiina Nokelai</w:t>
      </w:r>
      <w:r>
        <w:rPr>
          <w:rFonts w:ascii="Times New Roman" w:eastAsia="Times New Roman" w:hAnsi="Times New Roman" w:cs="Times New Roman"/>
          <w:sz w:val="26"/>
          <w:szCs w:val="26"/>
        </w:rPr>
        <w:t>sta</w:t>
      </w:r>
      <w:r w:rsidR="006F67C4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A762834" w14:textId="42903607" w:rsidR="006F67C4" w:rsidRDefault="00E72EB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Jeremi Nyyssö</w:t>
      </w:r>
      <w:r>
        <w:rPr>
          <w:rFonts w:ascii="Times New Roman" w:eastAsia="Times New Roman" w:hAnsi="Times New Roman" w:cs="Times New Roman"/>
          <w:sz w:val="26"/>
          <w:szCs w:val="26"/>
        </w:rPr>
        <w:t>stä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D72E002" w14:textId="2CC3B761" w:rsidR="00E56A6C" w:rsidRDefault="00E72EB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Matias Kari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088DBCC" w14:textId="6B5EC041" w:rsidR="00E56A6C" w:rsidRDefault="00E72EB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Matias Meri</w:t>
      </w:r>
      <w:r>
        <w:rPr>
          <w:rFonts w:ascii="Times New Roman" w:eastAsia="Times New Roman" w:hAnsi="Times New Roman" w:cs="Times New Roman"/>
          <w:sz w:val="26"/>
          <w:szCs w:val="26"/>
        </w:rPr>
        <w:t>ä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AD88923" w14:textId="2D026A69" w:rsidR="00E56A6C" w:rsidRDefault="00E72EB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Helena Lähdesniem</w:t>
      </w:r>
      <w:r>
        <w:rPr>
          <w:rFonts w:ascii="Times New Roman" w:eastAsia="Times New Roman" w:hAnsi="Times New Roman" w:cs="Times New Roman"/>
          <w:sz w:val="26"/>
          <w:szCs w:val="26"/>
        </w:rPr>
        <w:t>eä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0FE065B" w14:textId="50B90E18" w:rsidR="00E56A6C" w:rsidRDefault="00E72EB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Leo Rantalankila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ei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2F74621" w14:textId="665E814A" w:rsidR="00E56A6C" w:rsidRDefault="00E72EB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Samuel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Kiveä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5195230" w14:textId="5292D42A" w:rsidR="00E56A6C" w:rsidRDefault="00E72EB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Roope Pouta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4E08809" w14:textId="65E238C1" w:rsidR="00E56A6C" w:rsidRDefault="00E72EB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Amy Nymalm</w:t>
      </w:r>
      <w:r>
        <w:rPr>
          <w:rFonts w:ascii="Times New Roman" w:eastAsia="Times New Roman" w:hAnsi="Times New Roman" w:cs="Times New Roman"/>
          <w:sz w:val="26"/>
          <w:szCs w:val="26"/>
        </w:rPr>
        <w:t>ia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8D6A886" w14:textId="32A83ABA" w:rsidR="00E56A6C" w:rsidRDefault="00E72EB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Sandra Ekholm</w:t>
      </w:r>
      <w:r>
        <w:rPr>
          <w:rFonts w:ascii="Times New Roman" w:eastAsia="Times New Roman" w:hAnsi="Times New Roman" w:cs="Times New Roman"/>
          <w:sz w:val="26"/>
          <w:szCs w:val="26"/>
        </w:rPr>
        <w:t>ia</w:t>
      </w:r>
      <w:r w:rsidR="001536CB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42E43B8" w14:textId="7AE1B9A6" w:rsidR="00E56A6C" w:rsidRDefault="00147F3E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Elmeri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Selännettä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9DEEA67" w14:textId="409C0B78" w:rsidR="00E56A6C" w:rsidRDefault="00147F3E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Iina Ajosenpää</w:t>
      </w:r>
      <w:r>
        <w:rPr>
          <w:rFonts w:ascii="Times New Roman" w:eastAsia="Times New Roman" w:hAnsi="Times New Roman" w:cs="Times New Roman"/>
          <w:sz w:val="26"/>
          <w:szCs w:val="26"/>
        </w:rPr>
        <w:t>tä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487BFA8" w14:textId="3D70BF4E" w:rsidR="00E56A6C" w:rsidRDefault="00147F3E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Oskari Knuutti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ACA86C6" w14:textId="2967DC78" w:rsidR="00E56A6C" w:rsidRDefault="00147F3E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Tero Yrjölä</w:t>
      </w:r>
      <w:r>
        <w:rPr>
          <w:rFonts w:ascii="Times New Roman" w:eastAsia="Times New Roman" w:hAnsi="Times New Roman" w:cs="Times New Roman"/>
          <w:sz w:val="26"/>
          <w:szCs w:val="26"/>
        </w:rPr>
        <w:t>ä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F97FB0A" w14:textId="1081A5DD" w:rsidR="00E56A6C" w:rsidRPr="00E5552A" w:rsidRDefault="00147F3E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Ehdotettu </w:t>
      </w:r>
      <w:r w:rsidR="00E56A6C" w:rsidRPr="00E5552A">
        <w:rPr>
          <w:rFonts w:ascii="Times New Roman" w:eastAsia="Times New Roman" w:hAnsi="Times New Roman" w:cs="Times New Roman"/>
          <w:b/>
          <w:sz w:val="26"/>
          <w:szCs w:val="26"/>
        </w:rPr>
        <w:t>Topias Yrjölä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>ä</w:t>
      </w:r>
      <w:r w:rsidR="00E56A6C" w:rsidRPr="00E5552A">
        <w:rPr>
          <w:rFonts w:ascii="Times New Roman" w:eastAsia="Times New Roman" w:hAnsi="Times New Roman" w:cs="Times New Roman"/>
          <w:b/>
          <w:sz w:val="26"/>
          <w:szCs w:val="26"/>
        </w:rPr>
        <w:t>, on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70248D07" w14:textId="58C4C096" w:rsidR="00E56A6C" w:rsidRDefault="00147F3E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Santeri Salmi</w:t>
      </w:r>
      <w:r>
        <w:rPr>
          <w:rFonts w:ascii="Times New Roman" w:eastAsia="Times New Roman" w:hAnsi="Times New Roman" w:cs="Times New Roman"/>
          <w:sz w:val="26"/>
          <w:szCs w:val="26"/>
        </w:rPr>
        <w:t>sta</w:t>
      </w:r>
      <w:r w:rsidR="00E56A6C">
        <w:rPr>
          <w:rFonts w:ascii="Times New Roman" w:eastAsia="Times New Roman" w:hAnsi="Times New Roman" w:cs="Times New Roman"/>
          <w:sz w:val="26"/>
          <w:szCs w:val="26"/>
        </w:rPr>
        <w:t>, ei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ole käytettävissä</w:t>
      </w:r>
      <w:r w:rsidR="002C55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FD6F52A" w14:textId="0F1D2844" w:rsidR="00E56A6C" w:rsidRPr="00E5552A" w:rsidRDefault="00147F3E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Ehdotettu </w:t>
      </w:r>
      <w:r w:rsidR="00E56A6C" w:rsidRPr="00E5552A">
        <w:rPr>
          <w:rFonts w:ascii="Times New Roman" w:eastAsia="Times New Roman" w:hAnsi="Times New Roman" w:cs="Times New Roman"/>
          <w:b/>
          <w:sz w:val="26"/>
          <w:szCs w:val="26"/>
        </w:rPr>
        <w:t>Minorka Kiljala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="00E56A6C" w:rsidRPr="00E5552A">
        <w:rPr>
          <w:rFonts w:ascii="Times New Roman" w:eastAsia="Times New Roman" w:hAnsi="Times New Roman" w:cs="Times New Roman"/>
          <w:b/>
          <w:sz w:val="26"/>
          <w:szCs w:val="26"/>
        </w:rPr>
        <w:t>, on</w:t>
      </w:r>
      <w:r w:rsidRPr="00E5552A">
        <w:rPr>
          <w:rFonts w:ascii="Times New Roman" w:eastAsia="Times New Roman" w:hAnsi="Times New Roman" w:cs="Times New Roman"/>
          <w:b/>
          <w:sz w:val="26"/>
          <w:szCs w:val="26"/>
        </w:rPr>
        <w:t xml:space="preserve"> käytettävissä</w:t>
      </w:r>
      <w:r w:rsidR="002C55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3236254E" w14:textId="1A098A67" w:rsidR="00E56A6C" w:rsidRDefault="001536CB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Ehdokkaat esittäytyvät. </w:t>
      </w:r>
    </w:p>
    <w:p w14:paraId="7B0F614A" w14:textId="0F6F55E3" w:rsidR="00A014CA" w:rsidRDefault="00A014CA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Äänestetään.</w:t>
      </w:r>
    </w:p>
    <w:p w14:paraId="3D3E9D70" w14:textId="3AF4AB86" w:rsidR="00A014CA" w:rsidRDefault="00A014CA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Valitaan seuraavat henkilöt Digitin hallitukseen toimikaudelle 2019:</w:t>
      </w:r>
    </w:p>
    <w:p w14:paraId="57651157" w14:textId="62E06225" w:rsidR="00A014CA" w:rsidRPr="0047336F" w:rsidRDefault="0047336F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Jarkko Pietilä, 80 ääntä. </w:t>
      </w:r>
    </w:p>
    <w:p w14:paraId="552203C6" w14:textId="1E94BDC2" w:rsidR="0047336F" w:rsidRPr="0047336F" w:rsidRDefault="0047336F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Konsta Purtsi, 75 ääntä. </w:t>
      </w:r>
    </w:p>
    <w:p w14:paraId="4B4081E9" w14:textId="3F01DFA2" w:rsidR="0047336F" w:rsidRPr="0047336F" w:rsidRDefault="0047336F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Petri Holopainen, 69 ääntä.</w:t>
      </w:r>
    </w:p>
    <w:p w14:paraId="45ED2DCE" w14:textId="585DCFA9" w:rsidR="0047336F" w:rsidRPr="0047336F" w:rsidRDefault="0047336F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Aleksi Väisänen, 65 ääntä.</w:t>
      </w:r>
    </w:p>
    <w:p w14:paraId="21F46269" w14:textId="0EB55880" w:rsidR="0047336F" w:rsidRPr="0047336F" w:rsidRDefault="0047336F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Patrik Vahala, 63 ääntä. </w:t>
      </w:r>
    </w:p>
    <w:p w14:paraId="5E10E5AA" w14:textId="4C2AF132" w:rsidR="0047336F" w:rsidRPr="0047336F" w:rsidRDefault="0047336F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Aleksi Eskola, 61 ääntä.</w:t>
      </w:r>
    </w:p>
    <w:p w14:paraId="2673ECDF" w14:textId="1B0F7045" w:rsidR="0047336F" w:rsidRPr="0047336F" w:rsidRDefault="0047336F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Lauri Laakkonen, 56 ääntä. </w:t>
      </w:r>
    </w:p>
    <w:p w14:paraId="3A52BE4A" w14:textId="16DA15F0" w:rsidR="0047336F" w:rsidRPr="0047336F" w:rsidRDefault="0047336F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Maksim Laitinen, 49 ääntä. </w:t>
      </w:r>
    </w:p>
    <w:p w14:paraId="4DC4CF98" w14:textId="77777777" w:rsidR="0047336F" w:rsidRPr="0047336F" w:rsidRDefault="0047336F" w:rsidP="006F67C4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Miika Peltotalo, 42 ääntä.</w:t>
      </w:r>
    </w:p>
    <w:p w14:paraId="0FFA10CC" w14:textId="77777777" w:rsidR="0047336F" w:rsidRDefault="0047336F" w:rsidP="0047336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Sekä varalle:</w:t>
      </w:r>
    </w:p>
    <w:p w14:paraId="3F6B83DE" w14:textId="77777777" w:rsidR="0047336F" w:rsidRPr="0047336F" w:rsidRDefault="0047336F" w:rsidP="0047336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Petro Silenius, 42 ääntä. </w:t>
      </w:r>
    </w:p>
    <w:p w14:paraId="4788545B" w14:textId="1B6CE7EC" w:rsidR="0047336F" w:rsidRDefault="0047336F" w:rsidP="0047336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Minorka Kiljala, 35 ääntä.  </w:t>
      </w:r>
    </w:p>
    <w:p w14:paraId="0157C1F3" w14:textId="77777777" w:rsidR="00EE1BD6" w:rsidRPr="006F67C4" w:rsidRDefault="00EE1BD6" w:rsidP="00EE1BD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73CC0136" w14:textId="25573DAF" w:rsidR="001E2210" w:rsidRDefault="00D042F4" w:rsidP="001E2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17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 xml:space="preserve">§ Kahden </w:t>
      </w:r>
      <w:r w:rsidR="00E04945">
        <w:rPr>
          <w:rFonts w:ascii="Times New Roman" w:eastAsia="Times New Roman" w:hAnsi="Times New Roman" w:cs="Times New Roman"/>
          <w:sz w:val="26"/>
          <w:szCs w:val="26"/>
        </w:rPr>
        <w:t>toiminnan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>tarkastajan ja kahden vara</w:t>
      </w:r>
      <w:r w:rsidR="00E04945">
        <w:rPr>
          <w:rFonts w:ascii="Times New Roman" w:eastAsia="Times New Roman" w:hAnsi="Times New Roman" w:cs="Times New Roman"/>
          <w:sz w:val="26"/>
          <w:szCs w:val="26"/>
        </w:rPr>
        <w:t>toiminnan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>tarkastajan valinta</w:t>
      </w:r>
    </w:p>
    <w:p w14:paraId="1EE61C32" w14:textId="40CE5164" w:rsidR="007F3C7A" w:rsidRDefault="007F3C7A" w:rsidP="007F3C7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Tatu Heinosta,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E683078" w14:textId="461546EA" w:rsidR="007F3C7A" w:rsidRDefault="007F3C7A" w:rsidP="007F3C7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Tiina Nokelaista,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0CE922C" w14:textId="394E53D4" w:rsidR="007F3C7A" w:rsidRDefault="007F3C7A" w:rsidP="007F3C7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Axel Johanssonia,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C78C864" w14:textId="0CF2B72C" w:rsidR="007F3C7A" w:rsidRDefault="007F3C7A" w:rsidP="007F3C7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Teppo Vättöä,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CE44D11" w14:textId="5669CD94" w:rsidR="007F3C7A" w:rsidRDefault="007F3C7A" w:rsidP="007F3C7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Jeremi Nyyssöstä,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11E5E69" w14:textId="34008241" w:rsidR="007F3C7A" w:rsidRDefault="007F3C7A" w:rsidP="007F3C7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Camilla Lähteenmäkeä,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27642B5" w14:textId="1291C923" w:rsidR="007F3C7A" w:rsidRDefault="007F3C7A" w:rsidP="007F3C7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Sami Spetsiä,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7925129" w14:textId="7DDE0F2A" w:rsidR="007F3C7A" w:rsidRDefault="007F3C7A" w:rsidP="007F3C7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Jussi Wallinia, on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7EF16A7" w14:textId="4AF8BB17" w:rsidR="007F3C7A" w:rsidRDefault="007F3C7A" w:rsidP="007F3C7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Joona Juustia, on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5BEAA11" w14:textId="388BD0EC" w:rsidR="007F3C7A" w:rsidRPr="00921F85" w:rsidRDefault="007F3C7A" w:rsidP="007F3C7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21F85">
        <w:rPr>
          <w:rFonts w:ascii="Times New Roman" w:eastAsia="Times New Roman" w:hAnsi="Times New Roman" w:cs="Times New Roman"/>
          <w:b/>
          <w:sz w:val="26"/>
          <w:szCs w:val="26"/>
        </w:rPr>
        <w:t>Valitaan toiminnantarkastajiksi Jussi Wallin ja Joona Juusti.</w:t>
      </w:r>
    </w:p>
    <w:p w14:paraId="0385694B" w14:textId="66DAB6A3" w:rsidR="007F3C7A" w:rsidRDefault="007F3C7A" w:rsidP="007F3C7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Varatoiminnantarkastajat:</w:t>
      </w:r>
    </w:p>
    <w:p w14:paraId="6F9D814D" w14:textId="432E2C82" w:rsidR="007F3C7A" w:rsidRDefault="007F3C7A" w:rsidP="007F3C7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Tero Yrjölää, on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7D44D11" w14:textId="47B663E5" w:rsidR="007F3C7A" w:rsidRDefault="007F3C7A" w:rsidP="007F3C7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Ville Lehtistä, on käytettävissä. </w:t>
      </w:r>
    </w:p>
    <w:p w14:paraId="3B231D76" w14:textId="5D6E582F" w:rsidR="007F3C7A" w:rsidRPr="00DF2585" w:rsidRDefault="007F3C7A" w:rsidP="007F3C7A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F2585">
        <w:rPr>
          <w:rFonts w:ascii="Times New Roman" w:eastAsia="Times New Roman" w:hAnsi="Times New Roman" w:cs="Times New Roman"/>
          <w:b/>
          <w:sz w:val="26"/>
          <w:szCs w:val="26"/>
        </w:rPr>
        <w:t>Valitaan varatoiminnantarkastajiksi Tero Yrjölä ja Ville Lehtinen</w:t>
      </w:r>
      <w:r w:rsidR="00921F85" w:rsidRPr="00DF2585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03195712" w14:textId="77777777" w:rsidR="007F3C7A" w:rsidRPr="007F3C7A" w:rsidRDefault="007F3C7A" w:rsidP="007F3C7A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1035477A" w14:textId="66F87A9E" w:rsidR="000A585A" w:rsidRPr="000A585A" w:rsidRDefault="00D042F4" w:rsidP="000A5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18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>§ Digit ry:n kaksi vuosikokousedustajaa ja kaksi varaedustajaa sekä</w:t>
      </w:r>
      <w:r w:rsidR="000A585A" w:rsidRPr="000A585A">
        <w:rPr>
          <w:rFonts w:ascii="Times New Roman" w:eastAsia="Times New Roman" w:hAnsi="Times New Roman" w:cs="Times New Roman"/>
          <w:sz w:val="26"/>
          <w:szCs w:val="26"/>
        </w:rPr>
        <w:t xml:space="preserve"> ehdokas hallituksen jäseneksi</w:t>
      </w:r>
    </w:p>
    <w:p w14:paraId="6A72FEB3" w14:textId="5BEE5247" w:rsidR="00BE622F" w:rsidRDefault="000A585A" w:rsidP="000A5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A585A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B92A6E">
        <w:rPr>
          <w:rFonts w:ascii="Times New Roman" w:eastAsia="Times New Roman" w:hAnsi="Times New Roman" w:cs="Times New Roman"/>
          <w:sz w:val="26"/>
          <w:szCs w:val="26"/>
        </w:rPr>
        <w:t xml:space="preserve"> Hybridiin toimikaudelle 2019</w:t>
      </w:r>
    </w:p>
    <w:p w14:paraId="60D76441" w14:textId="69016C62" w:rsidR="00BE622F" w:rsidRDefault="00BE622F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Vuosikokousedustajat:</w:t>
      </w:r>
    </w:p>
    <w:p w14:paraId="76A7DFF6" w14:textId="2B525580" w:rsidR="00BE622F" w:rsidRDefault="00BE622F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Jeremi Nyyssöstä, on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628D72E" w14:textId="43FF1195" w:rsidR="00BE622F" w:rsidRDefault="00BE622F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Marlo Ekbergiä,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99DCC55" w14:textId="584CF14E" w:rsidR="00BE622F" w:rsidRDefault="00BE622F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Matti Vähä-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H</w:t>
      </w:r>
      <w:r>
        <w:rPr>
          <w:rFonts w:ascii="Times New Roman" w:eastAsia="Times New Roman" w:hAnsi="Times New Roman" w:cs="Times New Roman"/>
          <w:sz w:val="26"/>
          <w:szCs w:val="26"/>
        </w:rPr>
        <w:t>eikkilää,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C6E2D5" w14:textId="6B9ADF92" w:rsidR="00BE622F" w:rsidRDefault="00BE622F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Asser Junnilaa, on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F3F7FF7" w14:textId="2ADBFC15" w:rsidR="00BE622F" w:rsidRPr="00ED2BD8" w:rsidRDefault="00BE622F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D2BD8">
        <w:rPr>
          <w:rFonts w:ascii="Times New Roman" w:eastAsia="Times New Roman" w:hAnsi="Times New Roman" w:cs="Times New Roman"/>
          <w:b/>
          <w:sz w:val="26"/>
          <w:szCs w:val="26"/>
        </w:rPr>
        <w:t>Valitaan Jeremi</w:t>
      </w:r>
      <w:r w:rsidR="00ED2BD8" w:rsidRPr="00ED2BD8">
        <w:rPr>
          <w:rFonts w:ascii="Times New Roman" w:eastAsia="Times New Roman" w:hAnsi="Times New Roman" w:cs="Times New Roman"/>
          <w:b/>
          <w:sz w:val="26"/>
          <w:szCs w:val="26"/>
        </w:rPr>
        <w:t xml:space="preserve"> Nyssönen</w:t>
      </w:r>
      <w:r w:rsidRPr="00ED2BD8">
        <w:rPr>
          <w:rFonts w:ascii="Times New Roman" w:eastAsia="Times New Roman" w:hAnsi="Times New Roman" w:cs="Times New Roman"/>
          <w:b/>
          <w:sz w:val="26"/>
          <w:szCs w:val="26"/>
        </w:rPr>
        <w:t xml:space="preserve"> ja Asser</w:t>
      </w:r>
      <w:r w:rsidR="00ED2BD8" w:rsidRPr="00ED2BD8">
        <w:rPr>
          <w:rFonts w:ascii="Times New Roman" w:eastAsia="Times New Roman" w:hAnsi="Times New Roman" w:cs="Times New Roman"/>
          <w:b/>
          <w:sz w:val="26"/>
          <w:szCs w:val="26"/>
        </w:rPr>
        <w:t xml:space="preserve"> Junnila vuosikokousedustajaksi</w:t>
      </w:r>
      <w:r w:rsidR="00921F85" w:rsidRPr="00ED2BD8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3C24F412" w14:textId="1B411B34" w:rsidR="00BE622F" w:rsidRDefault="00BE622F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Varaedustajat:</w:t>
      </w:r>
    </w:p>
    <w:p w14:paraId="2BBD5CA7" w14:textId="025240A3" w:rsidR="00BE622F" w:rsidRDefault="00BE622F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Tiina Nokelaista, on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8517D09" w14:textId="2EFEDC32" w:rsidR="00BE622F" w:rsidRDefault="00BE622F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Tatu Heinosta,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211612B" w14:textId="601C0BD5" w:rsidR="00BE622F" w:rsidRDefault="00BE622F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Veera Paanasta, ei ole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4B8AF8C" w14:textId="6D39DE8F" w:rsidR="00BE622F" w:rsidRDefault="00BE622F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Helena Lähdesniemeä, on käytettävissä</w:t>
      </w:r>
      <w:r w:rsidR="00921F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8C2038D" w14:textId="5806609A" w:rsidR="00BE622F" w:rsidRPr="00ED2BD8" w:rsidRDefault="00BE622F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D2BD8">
        <w:rPr>
          <w:rFonts w:ascii="Times New Roman" w:eastAsia="Times New Roman" w:hAnsi="Times New Roman" w:cs="Times New Roman"/>
          <w:b/>
          <w:sz w:val="26"/>
          <w:szCs w:val="26"/>
        </w:rPr>
        <w:t>Valitaan varaedustajiksi Tiina</w:t>
      </w:r>
      <w:r w:rsidR="00ED2BD8" w:rsidRPr="00ED2BD8">
        <w:rPr>
          <w:rFonts w:ascii="Times New Roman" w:eastAsia="Times New Roman" w:hAnsi="Times New Roman" w:cs="Times New Roman"/>
          <w:b/>
          <w:sz w:val="26"/>
          <w:szCs w:val="26"/>
        </w:rPr>
        <w:t xml:space="preserve"> Nokelainen</w:t>
      </w:r>
      <w:r w:rsidRPr="00ED2BD8">
        <w:rPr>
          <w:rFonts w:ascii="Times New Roman" w:eastAsia="Times New Roman" w:hAnsi="Times New Roman" w:cs="Times New Roman"/>
          <w:b/>
          <w:sz w:val="26"/>
          <w:szCs w:val="26"/>
        </w:rPr>
        <w:t xml:space="preserve"> ja Helena</w:t>
      </w:r>
      <w:r w:rsidR="00ED2BD8" w:rsidRPr="00ED2BD8">
        <w:rPr>
          <w:rFonts w:ascii="Times New Roman" w:eastAsia="Times New Roman" w:hAnsi="Times New Roman" w:cs="Times New Roman"/>
          <w:b/>
          <w:sz w:val="26"/>
          <w:szCs w:val="26"/>
        </w:rPr>
        <w:t xml:space="preserve"> Lähdesniemi.</w:t>
      </w:r>
    </w:p>
    <w:p w14:paraId="757E4B49" w14:textId="7A656544" w:rsidR="001547F9" w:rsidRDefault="00ED2BD8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Hallituse</w:t>
      </w:r>
      <w:r w:rsidR="001547F9">
        <w:rPr>
          <w:rFonts w:ascii="Times New Roman" w:eastAsia="Times New Roman" w:hAnsi="Times New Roman" w:cs="Times New Roman"/>
          <w:sz w:val="26"/>
          <w:szCs w:val="26"/>
        </w:rPr>
        <w:t xml:space="preserve">hdokas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Hybridin hallitukseen: </w:t>
      </w:r>
    </w:p>
    <w:p w14:paraId="735F7312" w14:textId="1EEAD88B" w:rsidR="001547F9" w:rsidRDefault="001547F9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Petro Sileniusta, on käytettävissä</w:t>
      </w:r>
      <w:r w:rsidR="00ED2BD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DB37B81" w14:textId="32820345" w:rsidR="001547F9" w:rsidRDefault="001547F9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Marlo Ekbergiä, ei ole käytettävissä</w:t>
      </w:r>
      <w:r w:rsidR="00ED2BD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D8331F3" w14:textId="40C43F70" w:rsidR="001547F9" w:rsidRDefault="001547F9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Kalle Hautamäkeä, ei ole käytettävissä</w:t>
      </w:r>
      <w:r w:rsidR="00ED2BD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A738401" w14:textId="43C28F91" w:rsidR="001547F9" w:rsidRDefault="001547F9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Peetu Seilosta, on käytettävissä</w:t>
      </w:r>
      <w:r w:rsidR="00ED2BD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988B200" w14:textId="1A0A8C63" w:rsidR="001547F9" w:rsidRDefault="001547F9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Ehdotettu Matias Virta, ei ole käytettävissä</w:t>
      </w:r>
      <w:r w:rsidR="00ED2BD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C02D4B1" w14:textId="21B87C39" w:rsidR="00BD2ACE" w:rsidRPr="00ED2BD8" w:rsidRDefault="00246517" w:rsidP="00BE622F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D2BD8">
        <w:rPr>
          <w:rFonts w:ascii="Times New Roman" w:eastAsia="Times New Roman" w:hAnsi="Times New Roman" w:cs="Times New Roman"/>
          <w:b/>
          <w:sz w:val="26"/>
          <w:szCs w:val="26"/>
        </w:rPr>
        <w:t>Valitaan Hybridin hallitusehdokkaiksi Petro Silenius ja Peetu Seilonen</w:t>
      </w:r>
      <w:r w:rsidR="00ED2BD8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17EEF325" w14:textId="77777777" w:rsidR="00BE622F" w:rsidRPr="00BE622F" w:rsidRDefault="00BE622F" w:rsidP="00BE622F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31CEC8DB" w14:textId="6ED7B302" w:rsidR="001E2210" w:rsidRDefault="00D042F4" w:rsidP="00890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19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>§ Digit ry:n vuosikokousedustaja ja varaedustaja</w:t>
      </w:r>
      <w:r w:rsidR="00E5796C">
        <w:rPr>
          <w:rFonts w:ascii="Times New Roman" w:eastAsia="Times New Roman" w:hAnsi="Times New Roman" w:cs="Times New Roman"/>
          <w:sz w:val="26"/>
          <w:szCs w:val="26"/>
        </w:rPr>
        <w:t xml:space="preserve"> sekä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5796C">
        <w:rPr>
          <w:rFonts w:ascii="Times New Roman" w:eastAsia="Times New Roman" w:hAnsi="Times New Roman" w:cs="Times New Roman"/>
          <w:sz w:val="26"/>
          <w:szCs w:val="26"/>
        </w:rPr>
        <w:t xml:space="preserve">kaksi ehdokasta 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 xml:space="preserve">hallituksen </w:t>
      </w:r>
      <w:r w:rsidR="00890E78">
        <w:rPr>
          <w:rFonts w:ascii="Times New Roman" w:eastAsia="Times New Roman" w:hAnsi="Times New Roman" w:cs="Times New Roman"/>
          <w:sz w:val="26"/>
          <w:szCs w:val="26"/>
        </w:rPr>
        <w:t xml:space="preserve">jäseniksi 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>Teekkarikomissioon</w:t>
      </w:r>
      <w:r w:rsidR="00B92A6E">
        <w:rPr>
          <w:rFonts w:ascii="Times New Roman" w:eastAsia="Times New Roman" w:hAnsi="Times New Roman" w:cs="Times New Roman"/>
          <w:sz w:val="26"/>
          <w:szCs w:val="26"/>
        </w:rPr>
        <w:t xml:space="preserve"> 2019</w:t>
      </w:r>
    </w:p>
    <w:p w14:paraId="63FB53DA" w14:textId="670C2C00" w:rsidR="001547F9" w:rsidRDefault="002863EB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Vuosikokousedustaja:</w:t>
      </w:r>
    </w:p>
    <w:p w14:paraId="5900DB88" w14:textId="1E93F692" w:rsidR="002863EB" w:rsidRDefault="002863EB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Tero Yrjölää, ei ole käytettävissä</w:t>
      </w:r>
    </w:p>
    <w:p w14:paraId="2D6710F0" w14:textId="74A66FC7" w:rsidR="002863EB" w:rsidRDefault="002863EB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Miika Peltotaloa, on </w:t>
      </w:r>
      <w:r w:rsidR="00FC4CDD">
        <w:rPr>
          <w:rFonts w:ascii="Times New Roman" w:eastAsia="Times New Roman" w:hAnsi="Times New Roman" w:cs="Times New Roman"/>
          <w:sz w:val="26"/>
          <w:szCs w:val="26"/>
        </w:rPr>
        <w:t>käytettävissä.</w:t>
      </w:r>
    </w:p>
    <w:p w14:paraId="1B21A7EF" w14:textId="7325DA5E" w:rsidR="002863EB" w:rsidRDefault="002863EB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Markus Blomqvistiä, on </w:t>
      </w:r>
      <w:r w:rsidR="00FC4CDD">
        <w:rPr>
          <w:rFonts w:ascii="Times New Roman" w:eastAsia="Times New Roman" w:hAnsi="Times New Roman" w:cs="Times New Roman"/>
          <w:sz w:val="26"/>
          <w:szCs w:val="26"/>
        </w:rPr>
        <w:t>käytettävissä.</w:t>
      </w:r>
    </w:p>
    <w:p w14:paraId="35848580" w14:textId="0E373F36" w:rsidR="002863EB" w:rsidRDefault="002863EB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Miika Peltotalo vetäytyy</w:t>
      </w:r>
      <w:r w:rsidR="00FC4CD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0224C8E" w14:textId="7880C637" w:rsidR="002863EB" w:rsidRDefault="002863EB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Jeremi Nyyssöstä, ei ole käytettävissä</w:t>
      </w:r>
      <w:r w:rsidR="00FC4CD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F5619AE" w14:textId="7F4136BE" w:rsidR="002863EB" w:rsidRDefault="002863EB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Niklas Luomalaa, on käytettävissä</w:t>
      </w:r>
      <w:r w:rsidR="00FC4CD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A717226" w14:textId="6494EE95" w:rsidR="002863EB" w:rsidRDefault="00AA37CC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Äänest</w:t>
      </w:r>
      <w:r w:rsidR="000E7B8D">
        <w:rPr>
          <w:rFonts w:ascii="Times New Roman" w:eastAsia="Times New Roman" w:hAnsi="Times New Roman" w:cs="Times New Roman"/>
          <w:sz w:val="26"/>
          <w:szCs w:val="26"/>
        </w:rPr>
        <w:t>etään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342465F" w14:textId="3E9B342B" w:rsidR="00AA37CC" w:rsidRDefault="00AA37CC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4CDD">
        <w:rPr>
          <w:rFonts w:ascii="Times New Roman" w:eastAsia="Times New Roman" w:hAnsi="Times New Roman" w:cs="Times New Roman"/>
          <w:b/>
          <w:sz w:val="26"/>
          <w:szCs w:val="26"/>
        </w:rPr>
        <w:t>Va</w:t>
      </w:r>
      <w:r w:rsidR="008D0A97" w:rsidRPr="00FC4CDD">
        <w:rPr>
          <w:rFonts w:ascii="Times New Roman" w:eastAsia="Times New Roman" w:hAnsi="Times New Roman" w:cs="Times New Roman"/>
          <w:b/>
          <w:sz w:val="26"/>
          <w:szCs w:val="26"/>
        </w:rPr>
        <w:t>l</w:t>
      </w:r>
      <w:r w:rsidRPr="00FC4CDD">
        <w:rPr>
          <w:rFonts w:ascii="Times New Roman" w:eastAsia="Times New Roman" w:hAnsi="Times New Roman" w:cs="Times New Roman"/>
          <w:b/>
          <w:sz w:val="26"/>
          <w:szCs w:val="26"/>
        </w:rPr>
        <w:t>itaan vuosikokousedustajaksi</w:t>
      </w:r>
      <w:r w:rsidR="00027D10" w:rsidRPr="00FC4CDD">
        <w:rPr>
          <w:rFonts w:ascii="Times New Roman" w:eastAsia="Times New Roman" w:hAnsi="Times New Roman" w:cs="Times New Roman"/>
          <w:b/>
          <w:sz w:val="26"/>
          <w:szCs w:val="26"/>
        </w:rPr>
        <w:t xml:space="preserve"> Niklas Luomala</w:t>
      </w:r>
      <w:r w:rsidR="00610B97" w:rsidRPr="00FC4CDD">
        <w:rPr>
          <w:rFonts w:ascii="Times New Roman" w:eastAsia="Times New Roman" w:hAnsi="Times New Roman" w:cs="Times New Roman"/>
          <w:b/>
          <w:sz w:val="26"/>
          <w:szCs w:val="26"/>
        </w:rPr>
        <w:t xml:space="preserve"> äänin 49</w:t>
      </w:r>
      <w:r w:rsidR="00FC4CDD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632D2412" w14:textId="2DB00466" w:rsidR="00EB0FEE" w:rsidRPr="00EB0FEE" w:rsidRDefault="00EB0FEE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B0FEE">
        <w:rPr>
          <w:rFonts w:ascii="Times New Roman" w:eastAsia="Times New Roman" w:hAnsi="Times New Roman" w:cs="Times New Roman"/>
          <w:sz w:val="26"/>
          <w:szCs w:val="26"/>
        </w:rPr>
        <w:t>V</w:t>
      </w:r>
      <w:r>
        <w:rPr>
          <w:rFonts w:ascii="Times New Roman" w:eastAsia="Times New Roman" w:hAnsi="Times New Roman" w:cs="Times New Roman"/>
          <w:sz w:val="26"/>
          <w:szCs w:val="26"/>
        </w:rPr>
        <w:t>uosikokouksen v</w:t>
      </w:r>
      <w:r w:rsidRPr="00EB0FEE">
        <w:rPr>
          <w:rFonts w:ascii="Times New Roman" w:eastAsia="Times New Roman" w:hAnsi="Times New Roman" w:cs="Times New Roman"/>
          <w:sz w:val="26"/>
          <w:szCs w:val="26"/>
        </w:rPr>
        <w:t>araedustaja:</w:t>
      </w:r>
    </w:p>
    <w:p w14:paraId="38EB497A" w14:textId="7D361F48" w:rsidR="00027D10" w:rsidRDefault="00027D10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Markus Blomqvistiä, ei ole</w:t>
      </w:r>
      <w:r w:rsidR="00FC4CDD">
        <w:rPr>
          <w:rFonts w:ascii="Times New Roman" w:eastAsia="Times New Roman" w:hAnsi="Times New Roman" w:cs="Times New Roman"/>
          <w:sz w:val="26"/>
          <w:szCs w:val="26"/>
        </w:rPr>
        <w:t xml:space="preserve"> käytettävissä. </w:t>
      </w:r>
    </w:p>
    <w:p w14:paraId="41B51337" w14:textId="21AC01C8" w:rsidR="00027D10" w:rsidRDefault="00027D10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Asser Junnilaa, ei ole</w:t>
      </w:r>
      <w:r w:rsidR="00FC4CDD">
        <w:rPr>
          <w:rFonts w:ascii="Times New Roman" w:eastAsia="Times New Roman" w:hAnsi="Times New Roman" w:cs="Times New Roman"/>
          <w:sz w:val="26"/>
          <w:szCs w:val="26"/>
        </w:rPr>
        <w:t xml:space="preserve"> käytettävissä. </w:t>
      </w:r>
    </w:p>
    <w:p w14:paraId="00181953" w14:textId="618CDEAB" w:rsidR="00027D10" w:rsidRDefault="00027D10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Jussi Wallinia, on </w:t>
      </w:r>
      <w:r w:rsidR="00FC4CDD">
        <w:rPr>
          <w:rFonts w:ascii="Times New Roman" w:eastAsia="Times New Roman" w:hAnsi="Times New Roman" w:cs="Times New Roman"/>
          <w:sz w:val="26"/>
          <w:szCs w:val="26"/>
        </w:rPr>
        <w:t xml:space="preserve">käytettävissä. </w:t>
      </w:r>
    </w:p>
    <w:p w14:paraId="460896D0" w14:textId="744738E9" w:rsidR="00027D10" w:rsidRPr="00FC4CDD" w:rsidRDefault="00027D10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4CDD">
        <w:rPr>
          <w:rFonts w:ascii="Times New Roman" w:eastAsia="Times New Roman" w:hAnsi="Times New Roman" w:cs="Times New Roman"/>
          <w:b/>
          <w:sz w:val="26"/>
          <w:szCs w:val="26"/>
        </w:rPr>
        <w:t>Valitaan varavuosikokousedustajaksi Jussi Wallin</w:t>
      </w:r>
      <w:r w:rsidR="00FC4CDD" w:rsidRPr="00FC4CDD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47FD4AB4" w14:textId="6B5F26F9" w:rsidR="00027D10" w:rsidRDefault="00027D10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 Hallitusehdokasta</w:t>
      </w:r>
      <w:r w:rsidR="00FC4CDD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2E826097" w14:textId="184829D0" w:rsidR="00027D10" w:rsidRDefault="00027D10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Matias Merta, on käytettävissä</w:t>
      </w:r>
    </w:p>
    <w:p w14:paraId="2378BD99" w14:textId="28E66BE7" w:rsidR="00027D10" w:rsidRDefault="00027D10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Miika Peltotaloa, on käytettävissä.</w:t>
      </w:r>
    </w:p>
    <w:p w14:paraId="2AC64932" w14:textId="1330B8AA" w:rsidR="00027D10" w:rsidRDefault="00027D10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Niklas ei lunasta mandaattipaikkaansa. </w:t>
      </w:r>
    </w:p>
    <w:p w14:paraId="4F29187D" w14:textId="3C6700B0" w:rsidR="00027D10" w:rsidRDefault="00027D10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Peetu Seilosta, on käytettävissä</w:t>
      </w:r>
      <w:r w:rsidR="00FC4CD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1BC8994" w14:textId="2FDC13B3" w:rsidR="00027D10" w:rsidRDefault="00027D10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Lauri Jussinmäkeä,</w:t>
      </w:r>
      <w:r w:rsidR="00FC4CDD">
        <w:rPr>
          <w:rFonts w:ascii="Times New Roman" w:eastAsia="Times New Roman" w:hAnsi="Times New Roman" w:cs="Times New Roman"/>
          <w:sz w:val="26"/>
          <w:szCs w:val="26"/>
        </w:rPr>
        <w:t xml:space="preserve"> on käytettävissä. </w:t>
      </w:r>
    </w:p>
    <w:p w14:paraId="5B751FF7" w14:textId="4AFDB325" w:rsidR="00027D10" w:rsidRDefault="00027D10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Markus Blomqvistiä</w:t>
      </w:r>
      <w:r w:rsidR="00FC4CDD">
        <w:rPr>
          <w:rFonts w:ascii="Times New Roman" w:eastAsia="Times New Roman" w:hAnsi="Times New Roman" w:cs="Times New Roman"/>
          <w:sz w:val="26"/>
          <w:szCs w:val="26"/>
        </w:rPr>
        <w:t xml:space="preserve">, on käytettävissä. </w:t>
      </w:r>
    </w:p>
    <w:p w14:paraId="7EEF8A7A" w14:textId="01CE7C8B" w:rsidR="00027D10" w:rsidRDefault="00027D10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Äänestetään</w:t>
      </w:r>
      <w:r w:rsidR="00FC4CD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2995EE7" w14:textId="727521E8" w:rsidR="00027D10" w:rsidRPr="00FC4CDD" w:rsidRDefault="00027D10" w:rsidP="001547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C4CDD">
        <w:rPr>
          <w:rFonts w:ascii="Times New Roman" w:eastAsia="Times New Roman" w:hAnsi="Times New Roman" w:cs="Times New Roman"/>
          <w:b/>
          <w:sz w:val="26"/>
          <w:szCs w:val="26"/>
        </w:rPr>
        <w:t>Valitaan hallitusehdokkaiksi Matias Meri</w:t>
      </w:r>
      <w:r w:rsidR="00610B97" w:rsidRPr="00FC4CDD">
        <w:rPr>
          <w:rFonts w:ascii="Times New Roman" w:eastAsia="Times New Roman" w:hAnsi="Times New Roman" w:cs="Times New Roman"/>
          <w:b/>
          <w:sz w:val="26"/>
          <w:szCs w:val="26"/>
        </w:rPr>
        <w:t xml:space="preserve"> äänin 34</w:t>
      </w:r>
      <w:r w:rsidRPr="00FC4CDD">
        <w:rPr>
          <w:rFonts w:ascii="Times New Roman" w:eastAsia="Times New Roman" w:hAnsi="Times New Roman" w:cs="Times New Roman"/>
          <w:b/>
          <w:sz w:val="26"/>
          <w:szCs w:val="26"/>
        </w:rPr>
        <w:t xml:space="preserve"> ja Miika Peltotalo</w:t>
      </w:r>
      <w:r w:rsidR="00610B97" w:rsidRPr="00FC4CD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FC4CDD">
        <w:rPr>
          <w:rFonts w:ascii="Times New Roman" w:eastAsia="Times New Roman" w:hAnsi="Times New Roman" w:cs="Times New Roman"/>
          <w:b/>
          <w:sz w:val="26"/>
          <w:szCs w:val="26"/>
        </w:rPr>
        <w:t xml:space="preserve">äänin </w:t>
      </w:r>
      <w:r w:rsidR="00610B97" w:rsidRPr="00FC4CDD">
        <w:rPr>
          <w:rFonts w:ascii="Times New Roman" w:eastAsia="Times New Roman" w:hAnsi="Times New Roman" w:cs="Times New Roman"/>
          <w:b/>
          <w:sz w:val="26"/>
          <w:szCs w:val="26"/>
        </w:rPr>
        <w:t>35</w:t>
      </w:r>
      <w:r w:rsidR="00FC4CDD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1C31759C" w14:textId="77777777" w:rsidR="00EE1BD6" w:rsidRPr="001547F9" w:rsidRDefault="00EE1BD6" w:rsidP="00EE1BD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3230341E" w14:textId="36DE1CE2" w:rsidR="000A585A" w:rsidRDefault="00D042F4" w:rsidP="000A5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20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>§ Digit ry:n vuosikokousedustaja ja varaedustaja sekä kaksi</w:t>
      </w:r>
      <w:r w:rsidR="000A585A" w:rsidRPr="000A585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 xml:space="preserve">ehdokasta </w:t>
      </w:r>
      <w:r w:rsidR="000A585A">
        <w:rPr>
          <w:rFonts w:ascii="Times New Roman" w:eastAsia="Times New Roman" w:hAnsi="Times New Roman" w:cs="Times New Roman"/>
          <w:sz w:val="26"/>
          <w:szCs w:val="26"/>
        </w:rPr>
        <w:t>hallituksen jäseniksi</w:t>
      </w:r>
    </w:p>
    <w:p w14:paraId="3E9B025A" w14:textId="5F887CB4" w:rsidR="001E2210" w:rsidRDefault="000A585A" w:rsidP="000A5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E04945">
        <w:rPr>
          <w:rFonts w:ascii="Times New Roman" w:eastAsia="Times New Roman" w:hAnsi="Times New Roman" w:cs="Times New Roman"/>
          <w:sz w:val="26"/>
          <w:szCs w:val="26"/>
        </w:rPr>
        <w:t>Vectoriin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>toimikaude</w:t>
      </w:r>
      <w:r w:rsidR="00B92A6E">
        <w:rPr>
          <w:rFonts w:ascii="Times New Roman" w:eastAsia="Times New Roman" w:hAnsi="Times New Roman" w:cs="Times New Roman"/>
          <w:sz w:val="26"/>
          <w:szCs w:val="26"/>
        </w:rPr>
        <w:t>lle 2019</w:t>
      </w:r>
    </w:p>
    <w:p w14:paraId="1224E78D" w14:textId="7E0238B7" w:rsidR="00027D10" w:rsidRDefault="00A564F9" w:rsidP="00A564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Vuosikokousedustaja:</w:t>
      </w:r>
    </w:p>
    <w:p w14:paraId="3646CD9A" w14:textId="23B86262" w:rsidR="00A564F9" w:rsidRDefault="00A564F9" w:rsidP="00A564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Lauri Laakkosta, ei ole käytettävissä</w:t>
      </w:r>
      <w:r w:rsidR="0029241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89C9920" w14:textId="73A314D4" w:rsidR="00A564F9" w:rsidRDefault="00A564F9" w:rsidP="00A564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Konsta Purtsia, ei ole käytettävissä</w:t>
      </w:r>
      <w:r w:rsidR="0029241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71F1884" w14:textId="5262F0F1" w:rsidR="00A564F9" w:rsidRDefault="00A564F9" w:rsidP="00A564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Lauri Jussinmäkeä, on käytettävissä</w:t>
      </w:r>
      <w:r w:rsidR="0029241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8D64D53" w14:textId="23FC5EE8" w:rsidR="00A564F9" w:rsidRPr="0029241D" w:rsidRDefault="00A564F9" w:rsidP="00A564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9241D">
        <w:rPr>
          <w:rFonts w:ascii="Times New Roman" w:eastAsia="Times New Roman" w:hAnsi="Times New Roman" w:cs="Times New Roman"/>
          <w:b/>
          <w:sz w:val="26"/>
          <w:szCs w:val="26"/>
        </w:rPr>
        <w:t>Valitaan vuosikokousedustajaksi Lauri Jussinmäki.</w:t>
      </w:r>
    </w:p>
    <w:p w14:paraId="23D19FC8" w14:textId="598DA8BE" w:rsidR="00A564F9" w:rsidRDefault="00A564F9" w:rsidP="00A564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Varaedustaja:</w:t>
      </w:r>
    </w:p>
    <w:p w14:paraId="2A8F697A" w14:textId="38C224FE" w:rsidR="00A564F9" w:rsidRDefault="00A564F9" w:rsidP="00A564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Peetu Seilosta, on käytettävissä</w:t>
      </w:r>
      <w:r w:rsidR="0029241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4380362" w14:textId="0B11FD24" w:rsidR="00A564F9" w:rsidRPr="00DF2585" w:rsidRDefault="00A564F9" w:rsidP="00A564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F2585">
        <w:rPr>
          <w:rFonts w:ascii="Times New Roman" w:eastAsia="Times New Roman" w:hAnsi="Times New Roman" w:cs="Times New Roman"/>
          <w:b/>
          <w:sz w:val="26"/>
          <w:szCs w:val="26"/>
        </w:rPr>
        <w:t>Valitaan varaedustajaksi Peetu Seilonen</w:t>
      </w:r>
      <w:r w:rsidR="0029241D" w:rsidRPr="00DF2585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1B49D0B3" w14:textId="1B377F94" w:rsidR="00A564F9" w:rsidRDefault="00A564F9" w:rsidP="00A564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Hallitusehdokkaat</w:t>
      </w:r>
      <w:r w:rsidR="0029241D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0BF3DDF7" w14:textId="3B261C12" w:rsidR="00A564F9" w:rsidRDefault="00A564F9" w:rsidP="00A564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Markus Blomqvistia, ei ole käytettävissä</w:t>
      </w:r>
      <w:r w:rsidR="0029241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593388B" w14:textId="400FA712" w:rsidR="00A564F9" w:rsidRDefault="00A564F9" w:rsidP="00A564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Matias Lappalaista, ei ole käytettävissä</w:t>
      </w:r>
      <w:r w:rsidR="0029241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E19B507" w14:textId="338930C9" w:rsidR="00A564F9" w:rsidRDefault="00A564F9" w:rsidP="00A564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Peetu Seilosta, ei ole käytettävissä</w:t>
      </w:r>
      <w:r w:rsidR="0029241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AED4FCD" w14:textId="3121614B" w:rsidR="00A564F9" w:rsidRDefault="00A564F9" w:rsidP="00A564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Lauri Jussinmäkeä, on käytettävissä</w:t>
      </w:r>
      <w:r w:rsidR="0029241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E56C0A0" w14:textId="689E3EA7" w:rsidR="00A564F9" w:rsidRDefault="00A564F9" w:rsidP="00A564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Leo Rantalankilaa, ei ole käytettävissä</w:t>
      </w:r>
      <w:r w:rsidR="0029241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4779542" w14:textId="19D686A7" w:rsidR="00A564F9" w:rsidRDefault="00A564F9" w:rsidP="00A564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Kalle Hautamäkeä, on käytettävissä</w:t>
      </w:r>
      <w:r w:rsidR="0029241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895CCA4" w14:textId="6B456154" w:rsidR="00A564F9" w:rsidRPr="0029241D" w:rsidRDefault="00A564F9" w:rsidP="00A564F9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9241D">
        <w:rPr>
          <w:rFonts w:ascii="Times New Roman" w:eastAsia="Times New Roman" w:hAnsi="Times New Roman" w:cs="Times New Roman"/>
          <w:b/>
          <w:sz w:val="26"/>
          <w:szCs w:val="26"/>
        </w:rPr>
        <w:t>Valitaan Lauri Jussinmäki ja Kalle Hautamäki</w:t>
      </w:r>
      <w:r w:rsidR="0029241D" w:rsidRPr="0029241D">
        <w:rPr>
          <w:rFonts w:ascii="Times New Roman" w:eastAsia="Times New Roman" w:hAnsi="Times New Roman" w:cs="Times New Roman"/>
          <w:b/>
          <w:sz w:val="26"/>
          <w:szCs w:val="26"/>
        </w:rPr>
        <w:t xml:space="preserve"> Vectorin hallitusehdokkaiksi</w:t>
      </w:r>
      <w:r w:rsidRPr="0029241D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</w:p>
    <w:p w14:paraId="440F4C65" w14:textId="55F8836B" w:rsidR="00EE1BD6" w:rsidRDefault="00EE1BD6" w:rsidP="00EE1BD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39D6760A" w14:textId="77777777" w:rsidR="0029241D" w:rsidRPr="00A564F9" w:rsidRDefault="0029241D" w:rsidP="00EE1BD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01D8E70E" w14:textId="56A2C211" w:rsidR="001E2210" w:rsidRDefault="00D042F4" w:rsidP="001E2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21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>§ Digit ry:n TiTOL-liittokokousedustaja ja varaedustaja</w:t>
      </w:r>
      <w:r w:rsidR="00B92A6E">
        <w:rPr>
          <w:rFonts w:ascii="Times New Roman" w:eastAsia="Times New Roman" w:hAnsi="Times New Roman" w:cs="Times New Roman"/>
          <w:sz w:val="26"/>
          <w:szCs w:val="26"/>
        </w:rPr>
        <w:t xml:space="preserve"> toimikaudelle 2019</w:t>
      </w:r>
    </w:p>
    <w:p w14:paraId="3CFBD9B9" w14:textId="5EFF1B37" w:rsidR="00164803" w:rsidRDefault="00164803" w:rsidP="00164803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Liittokokousedustaja:</w:t>
      </w:r>
    </w:p>
    <w:p w14:paraId="7BC3FBDF" w14:textId="5FB3D2F8" w:rsidR="00164803" w:rsidRDefault="00164803" w:rsidP="00164803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Wiljam Peltomaata, on käytettävissä</w:t>
      </w:r>
      <w:r w:rsidR="0029241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3F10F30" w14:textId="58C6176E" w:rsidR="00164803" w:rsidRPr="0029241D" w:rsidRDefault="00164803" w:rsidP="00164803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9241D">
        <w:rPr>
          <w:rFonts w:ascii="Times New Roman" w:eastAsia="Times New Roman" w:hAnsi="Times New Roman" w:cs="Times New Roman"/>
          <w:b/>
          <w:sz w:val="26"/>
          <w:szCs w:val="26"/>
        </w:rPr>
        <w:t>Valitaan Wiljam Peltomaa</w:t>
      </w:r>
      <w:r w:rsidR="0029241D" w:rsidRPr="0029241D">
        <w:rPr>
          <w:rFonts w:ascii="Times New Roman" w:eastAsia="Times New Roman" w:hAnsi="Times New Roman" w:cs="Times New Roman"/>
          <w:b/>
          <w:sz w:val="26"/>
          <w:szCs w:val="26"/>
        </w:rPr>
        <w:t xml:space="preserve"> TiTOLin liittokokousedustajaksi. </w:t>
      </w:r>
    </w:p>
    <w:p w14:paraId="343DA1F5" w14:textId="4A06C2C2" w:rsidR="00164803" w:rsidRDefault="00164803" w:rsidP="00164803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Varaedustaja:</w:t>
      </w:r>
    </w:p>
    <w:p w14:paraId="006A6532" w14:textId="427DC807" w:rsidR="00164803" w:rsidRDefault="00164803" w:rsidP="00164803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Mikko Sinisaloa, on käytettävissä</w:t>
      </w:r>
      <w:r w:rsidR="0029241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BD07E39" w14:textId="3C0FC632" w:rsidR="00164803" w:rsidRPr="00DF2585" w:rsidRDefault="00164803" w:rsidP="00164803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F2585">
        <w:rPr>
          <w:rFonts w:ascii="Times New Roman" w:eastAsia="Times New Roman" w:hAnsi="Times New Roman" w:cs="Times New Roman"/>
          <w:b/>
          <w:sz w:val="26"/>
          <w:szCs w:val="26"/>
        </w:rPr>
        <w:t>Valitaan Mikko Sinisalo</w:t>
      </w:r>
      <w:r w:rsidR="0029241D" w:rsidRPr="00DF2585">
        <w:rPr>
          <w:rFonts w:ascii="Times New Roman" w:eastAsia="Times New Roman" w:hAnsi="Times New Roman" w:cs="Times New Roman"/>
          <w:b/>
          <w:sz w:val="26"/>
          <w:szCs w:val="26"/>
        </w:rPr>
        <w:t xml:space="preserve"> TiToLin varaedustajaksi</w:t>
      </w:r>
      <w:r w:rsidRPr="00DF2585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</w:p>
    <w:p w14:paraId="098669FB" w14:textId="77777777" w:rsidR="00EE1BD6" w:rsidRPr="00164803" w:rsidRDefault="00EE1BD6" w:rsidP="00EE1BD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34E239F8" w14:textId="577637BA" w:rsidR="00B92A6E" w:rsidRDefault="00D042F4" w:rsidP="001E2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22</w:t>
      </w:r>
      <w:r w:rsidR="00E00944">
        <w:rPr>
          <w:rFonts w:ascii="Times New Roman" w:eastAsia="Times New Roman" w:hAnsi="Times New Roman" w:cs="Times New Roman"/>
          <w:sz w:val="26"/>
          <w:szCs w:val="26"/>
        </w:rPr>
        <w:t>§ Digit ry:n TEK-</w:t>
      </w:r>
      <w:r w:rsidR="00B92A6E">
        <w:rPr>
          <w:rFonts w:ascii="Times New Roman" w:eastAsia="Times New Roman" w:hAnsi="Times New Roman" w:cs="Times New Roman"/>
          <w:sz w:val="26"/>
          <w:szCs w:val="26"/>
        </w:rPr>
        <w:t>kiltayhdyshenkilö toimikaudelle 2019</w:t>
      </w:r>
    </w:p>
    <w:p w14:paraId="6D44BEE6" w14:textId="6E16F58B" w:rsidR="00C61831" w:rsidRPr="008D58A3" w:rsidRDefault="00C61831" w:rsidP="00C61831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58A3">
        <w:rPr>
          <w:rFonts w:ascii="Times New Roman" w:eastAsia="Times New Roman" w:hAnsi="Times New Roman" w:cs="Times New Roman"/>
          <w:b/>
          <w:sz w:val="26"/>
          <w:szCs w:val="26"/>
        </w:rPr>
        <w:t>Valitaan Iikka Luoma-aho</w:t>
      </w:r>
      <w:r w:rsidR="00CD679C" w:rsidRPr="008D58A3">
        <w:rPr>
          <w:rFonts w:ascii="Times New Roman" w:eastAsia="Times New Roman" w:hAnsi="Times New Roman" w:cs="Times New Roman"/>
          <w:b/>
          <w:sz w:val="26"/>
          <w:szCs w:val="26"/>
        </w:rPr>
        <w:t xml:space="preserve"> TEKin kiltayhdyshenkilöksi. </w:t>
      </w:r>
    </w:p>
    <w:p w14:paraId="031B11E5" w14:textId="77777777" w:rsidR="00EE1BD6" w:rsidRPr="00C61831" w:rsidRDefault="00EE1BD6" w:rsidP="00EE1BD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0C6BD4FB" w14:textId="2F4BD12F" w:rsidR="000A585A" w:rsidRDefault="00D042F4" w:rsidP="001E2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23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>§ Muiden Toimihenkilö- ja toimikuntaohjesäännön määrittelemien</w:t>
      </w:r>
      <w:r w:rsidR="000A585A" w:rsidRPr="000A585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>henkil</w:t>
      </w:r>
      <w:r w:rsidR="000A585A">
        <w:rPr>
          <w:rFonts w:ascii="Times New Roman" w:eastAsia="Times New Roman" w:hAnsi="Times New Roman" w:cs="Times New Roman"/>
          <w:sz w:val="26"/>
          <w:szCs w:val="26"/>
        </w:rPr>
        <w:t>öiden valinta</w:t>
      </w:r>
    </w:p>
    <w:p w14:paraId="5AE05231" w14:textId="5D2935CF" w:rsidR="00E00944" w:rsidRDefault="000A585A" w:rsidP="001E2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C577CB">
        <w:rPr>
          <w:rFonts w:ascii="Times New Roman" w:eastAsia="Times New Roman" w:hAnsi="Times New Roman" w:cs="Times New Roman"/>
          <w:sz w:val="26"/>
          <w:szCs w:val="26"/>
        </w:rPr>
        <w:t>toimikaudelle 2019</w:t>
      </w:r>
    </w:p>
    <w:p w14:paraId="7DFD10B9" w14:textId="129DD48F" w:rsidR="00015B57" w:rsidRDefault="00015B57" w:rsidP="001E221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Sysadmin</w:t>
      </w:r>
    </w:p>
    <w:p w14:paraId="3CEED454" w14:textId="1A6C9109" w:rsidR="00B75720" w:rsidRDefault="00CF6A3D" w:rsidP="008D58A3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Jussi Wallinia, ei ole käytettävissä</w:t>
      </w:r>
      <w:r w:rsidR="008D58A3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D8987AC" w14:textId="39D1B266" w:rsidR="00CF6A3D" w:rsidRDefault="00CF6A3D" w:rsidP="008D58A3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Sami Niemistä, on käytettävissä</w:t>
      </w:r>
      <w:r w:rsidR="008D58A3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D630648" w14:textId="18CA825C" w:rsidR="00CF6A3D" w:rsidRPr="008D58A3" w:rsidRDefault="00CF6A3D" w:rsidP="008D58A3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58A3">
        <w:rPr>
          <w:rFonts w:ascii="Times New Roman" w:eastAsia="Times New Roman" w:hAnsi="Times New Roman" w:cs="Times New Roman"/>
          <w:b/>
          <w:sz w:val="26"/>
          <w:szCs w:val="26"/>
        </w:rPr>
        <w:t>Valitaan Sami Nieminen</w:t>
      </w:r>
      <w:r w:rsidR="008D58A3" w:rsidRPr="008D58A3">
        <w:rPr>
          <w:rFonts w:ascii="Times New Roman" w:eastAsia="Times New Roman" w:hAnsi="Times New Roman" w:cs="Times New Roman"/>
          <w:b/>
          <w:sz w:val="26"/>
          <w:szCs w:val="26"/>
        </w:rPr>
        <w:t xml:space="preserve"> sysadminiksi. </w:t>
      </w:r>
    </w:p>
    <w:p w14:paraId="6C412385" w14:textId="4BF03DED" w:rsidR="00CF6A3D" w:rsidRDefault="00015B57" w:rsidP="00CF6A3D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Filen päätoimittaja (Clark Kent/ Lois Lane)</w:t>
      </w:r>
    </w:p>
    <w:p w14:paraId="47884065" w14:textId="044474F1" w:rsidR="00CF6A3D" w:rsidRDefault="00CF6A3D" w:rsidP="00CF6A3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Tatu</w:t>
      </w:r>
      <w:r w:rsidR="008D58A3">
        <w:rPr>
          <w:rFonts w:ascii="Times New Roman" w:eastAsia="Times New Roman" w:hAnsi="Times New Roman" w:cs="Times New Roman"/>
          <w:sz w:val="26"/>
          <w:szCs w:val="26"/>
        </w:rPr>
        <w:t xml:space="preserve"> Heinosta</w:t>
      </w:r>
      <w:r>
        <w:rPr>
          <w:rFonts w:ascii="Times New Roman" w:eastAsia="Times New Roman" w:hAnsi="Times New Roman" w:cs="Times New Roman"/>
          <w:sz w:val="26"/>
          <w:szCs w:val="26"/>
        </w:rPr>
        <w:t>, ei</w:t>
      </w:r>
      <w:r w:rsidR="008D58A3">
        <w:rPr>
          <w:rFonts w:ascii="Times New Roman" w:eastAsia="Times New Roman" w:hAnsi="Times New Roman" w:cs="Times New Roman"/>
          <w:sz w:val="26"/>
          <w:szCs w:val="26"/>
        </w:rPr>
        <w:t xml:space="preserve"> ole käytettävissä. </w:t>
      </w:r>
    </w:p>
    <w:p w14:paraId="1E52A104" w14:textId="5146F793" w:rsidR="00CF6A3D" w:rsidRDefault="00CF6A3D" w:rsidP="00CF6A3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Matti Loimarantaa, on käytettävissä</w:t>
      </w:r>
      <w:r w:rsidR="008D58A3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9DE5162" w14:textId="00C907EF" w:rsidR="00CF6A3D" w:rsidRPr="008D58A3" w:rsidRDefault="00CF6A3D" w:rsidP="00CF6A3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58A3">
        <w:rPr>
          <w:rFonts w:ascii="Times New Roman" w:eastAsia="Times New Roman" w:hAnsi="Times New Roman" w:cs="Times New Roman"/>
          <w:b/>
          <w:sz w:val="26"/>
          <w:szCs w:val="26"/>
        </w:rPr>
        <w:t>Valitaan Matti Loimaranta</w:t>
      </w:r>
      <w:r w:rsidR="008D58A3" w:rsidRPr="008D58A3">
        <w:rPr>
          <w:rFonts w:ascii="Times New Roman" w:eastAsia="Times New Roman" w:hAnsi="Times New Roman" w:cs="Times New Roman"/>
          <w:b/>
          <w:sz w:val="26"/>
          <w:szCs w:val="26"/>
        </w:rPr>
        <w:t xml:space="preserve"> Filen päätoimittajaksi</w:t>
      </w:r>
      <w:r w:rsidR="009E0703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35AD9210" w14:textId="4DFECD49" w:rsidR="00015B57" w:rsidRDefault="00015B57" w:rsidP="001E221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Kiltahuonevastaava (Kiltatonttu)</w:t>
      </w:r>
    </w:p>
    <w:p w14:paraId="43164BFA" w14:textId="2BF7CC8E" w:rsidR="00CF6A3D" w:rsidRDefault="00CF6A3D" w:rsidP="00CF6A3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Johan Sjövallia, on käyt</w:t>
      </w:r>
      <w:r w:rsidR="00F56089">
        <w:rPr>
          <w:rFonts w:ascii="Times New Roman" w:eastAsia="Times New Roman" w:hAnsi="Times New Roman" w:cs="Times New Roman"/>
          <w:sz w:val="26"/>
          <w:szCs w:val="26"/>
        </w:rPr>
        <w:t>ettävissä</w:t>
      </w:r>
      <w:r w:rsidR="008D58A3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8B3A9E5" w14:textId="5C6F21DA" w:rsidR="00F56089" w:rsidRDefault="00F56089" w:rsidP="00CF6A3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Jerri Pinomäkeä, on käytettävissä</w:t>
      </w:r>
      <w:r w:rsidR="008D58A3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B3C9926" w14:textId="143B67E6" w:rsidR="00F56089" w:rsidRDefault="00F56089" w:rsidP="00CF6A3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Tatu</w:t>
      </w:r>
      <w:r w:rsidR="008D58A3">
        <w:rPr>
          <w:rFonts w:ascii="Times New Roman" w:eastAsia="Times New Roman" w:hAnsi="Times New Roman" w:cs="Times New Roman"/>
          <w:sz w:val="26"/>
          <w:szCs w:val="26"/>
        </w:rPr>
        <w:t xml:space="preserve"> Heinonen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ehdottaa</w:t>
      </w:r>
      <w:r w:rsidR="008D58A3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että valittaisiin 2 kiltahuonevastaavaa</w:t>
      </w:r>
      <w:r w:rsidR="008D58A3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DC6B7E5" w14:textId="75F5E215" w:rsidR="008D58A3" w:rsidRDefault="008D58A3" w:rsidP="00CF6A3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Hyväksytään Tatun ehdotus.</w:t>
      </w:r>
    </w:p>
    <w:p w14:paraId="73FD552F" w14:textId="7F43BC0B" w:rsidR="00F56089" w:rsidRPr="00144AE0" w:rsidRDefault="00F56089" w:rsidP="00CF6A3D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44AE0">
        <w:rPr>
          <w:rFonts w:ascii="Times New Roman" w:eastAsia="Times New Roman" w:hAnsi="Times New Roman" w:cs="Times New Roman"/>
          <w:b/>
          <w:sz w:val="26"/>
          <w:szCs w:val="26"/>
        </w:rPr>
        <w:t>Valitaan Johan Sjövall ja Jerri Pinomäki</w:t>
      </w:r>
      <w:r w:rsidR="00144AE0" w:rsidRPr="00144AE0">
        <w:rPr>
          <w:rFonts w:ascii="Times New Roman" w:eastAsia="Times New Roman" w:hAnsi="Times New Roman" w:cs="Times New Roman"/>
          <w:b/>
          <w:sz w:val="26"/>
          <w:szCs w:val="26"/>
        </w:rPr>
        <w:t xml:space="preserve"> kiltatontuiksi. </w:t>
      </w:r>
    </w:p>
    <w:p w14:paraId="62377300" w14:textId="47F0D09A" w:rsidR="00015B57" w:rsidRDefault="00015B57" w:rsidP="001E221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Urheiluvastaava</w:t>
      </w:r>
    </w:p>
    <w:p w14:paraId="7C7F9037" w14:textId="590C2347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Werneri Aarnio</w:t>
      </w:r>
      <w:r w:rsidR="00144AE0">
        <w:rPr>
          <w:rFonts w:ascii="Times New Roman" w:eastAsia="Times New Roman" w:hAnsi="Times New Roman" w:cs="Times New Roman"/>
          <w:sz w:val="26"/>
          <w:szCs w:val="26"/>
        </w:rPr>
        <w:t>ta</w:t>
      </w:r>
      <w:r>
        <w:rPr>
          <w:rFonts w:ascii="Times New Roman" w:eastAsia="Times New Roman" w:hAnsi="Times New Roman" w:cs="Times New Roman"/>
          <w:sz w:val="26"/>
          <w:szCs w:val="26"/>
        </w:rPr>
        <w:t>, ei ole käytettävissä</w:t>
      </w:r>
      <w:r w:rsidR="00144AE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6006DDD" w14:textId="41B2486A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Minorka Kiljalaa, ei ole käytettävissä</w:t>
      </w:r>
      <w:r w:rsidR="00144AE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C98892E" w14:textId="6F90DA61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Petri Holopaista, on käytettävissä</w:t>
      </w:r>
      <w:r w:rsidR="00144AE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50CDB3C" w14:textId="2316AD35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Oskari </w:t>
      </w:r>
      <w:r w:rsidR="00FA435B">
        <w:rPr>
          <w:rFonts w:ascii="Times New Roman" w:eastAsia="Times New Roman" w:hAnsi="Times New Roman" w:cs="Times New Roman"/>
          <w:sz w:val="26"/>
          <w:szCs w:val="26"/>
        </w:rPr>
        <w:t>Knuuttia</w:t>
      </w:r>
      <w:r>
        <w:rPr>
          <w:rFonts w:ascii="Times New Roman" w:eastAsia="Times New Roman" w:hAnsi="Times New Roman" w:cs="Times New Roman"/>
          <w:sz w:val="26"/>
          <w:szCs w:val="26"/>
        </w:rPr>
        <w:t>, ei ole käytettävissä</w:t>
      </w:r>
      <w:r w:rsidR="00144AE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0B75C3A" w14:textId="47B63D0F" w:rsidR="00F56089" w:rsidRPr="00144AE0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44AE0">
        <w:rPr>
          <w:rFonts w:ascii="Times New Roman" w:eastAsia="Times New Roman" w:hAnsi="Times New Roman" w:cs="Times New Roman"/>
          <w:b/>
          <w:sz w:val="26"/>
          <w:szCs w:val="26"/>
        </w:rPr>
        <w:t>Valitaan Petri Holopainen</w:t>
      </w:r>
      <w:r w:rsidR="00144AE0" w:rsidRPr="00144AE0">
        <w:rPr>
          <w:rFonts w:ascii="Times New Roman" w:eastAsia="Times New Roman" w:hAnsi="Times New Roman" w:cs="Times New Roman"/>
          <w:b/>
          <w:sz w:val="26"/>
          <w:szCs w:val="26"/>
        </w:rPr>
        <w:t xml:space="preserve"> urheiluvastaavaksi. </w:t>
      </w:r>
    </w:p>
    <w:p w14:paraId="7FEDD3D6" w14:textId="5FC3BC0B" w:rsidR="00015B57" w:rsidRDefault="00015B57" w:rsidP="001E221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KV-vastaava</w:t>
      </w:r>
    </w:p>
    <w:p w14:paraId="7311E11D" w14:textId="35515432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Karl Lepmetsiä, on käytettävissä</w:t>
      </w:r>
      <w:r w:rsidR="00144AE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E877CAB" w14:textId="0C17E3A6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Topi Koivusta, ei ole käytettävissä</w:t>
      </w:r>
      <w:r w:rsidR="00144AE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57A00F4" w14:textId="19B34DC8" w:rsidR="00F56089" w:rsidRDefault="00144AE0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F56089">
        <w:rPr>
          <w:rFonts w:ascii="Times New Roman" w:eastAsia="Times New Roman" w:hAnsi="Times New Roman" w:cs="Times New Roman"/>
          <w:sz w:val="26"/>
          <w:szCs w:val="26"/>
        </w:rPr>
        <w:t>Leo Rantalankila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F56089">
        <w:rPr>
          <w:rFonts w:ascii="Times New Roman" w:eastAsia="Times New Roman" w:hAnsi="Times New Roman" w:cs="Times New Roman"/>
          <w:sz w:val="26"/>
          <w:szCs w:val="26"/>
        </w:rPr>
        <w:t>, on käytettävissä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E9F9623" w14:textId="713B6ABF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Tatu</w:t>
      </w:r>
      <w:r w:rsidR="00144AE0">
        <w:rPr>
          <w:rFonts w:ascii="Times New Roman" w:eastAsia="Times New Roman" w:hAnsi="Times New Roman" w:cs="Times New Roman"/>
          <w:sz w:val="26"/>
          <w:szCs w:val="26"/>
        </w:rPr>
        <w:t xml:space="preserve"> Heinonen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ehdott</w:t>
      </w:r>
      <w:r w:rsidR="00144AE0">
        <w:rPr>
          <w:rFonts w:ascii="Times New Roman" w:eastAsia="Times New Roman" w:hAnsi="Times New Roman" w:cs="Times New Roman"/>
          <w:sz w:val="26"/>
          <w:szCs w:val="26"/>
        </w:rPr>
        <w:t>aa,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että valittaisiin 2 KV-vastaavaa</w:t>
      </w:r>
      <w:r w:rsidR="00144AE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DE693EB" w14:textId="23C20871" w:rsidR="00144AE0" w:rsidRDefault="00144AE0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Hyväksytään Tatun ehdotus. </w:t>
      </w:r>
    </w:p>
    <w:p w14:paraId="1E197A50" w14:textId="26920858" w:rsidR="00F56089" w:rsidRPr="008C0F9F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C0F9F">
        <w:rPr>
          <w:rFonts w:ascii="Times New Roman" w:eastAsia="Times New Roman" w:hAnsi="Times New Roman" w:cs="Times New Roman"/>
          <w:b/>
          <w:sz w:val="26"/>
          <w:szCs w:val="26"/>
        </w:rPr>
        <w:t>Valitaan Karl Lepmets ja Leo Rantalankila</w:t>
      </w:r>
      <w:r w:rsidR="008C0F9F" w:rsidRPr="008C0F9F">
        <w:rPr>
          <w:rFonts w:ascii="Times New Roman" w:eastAsia="Times New Roman" w:hAnsi="Times New Roman" w:cs="Times New Roman"/>
          <w:b/>
          <w:sz w:val="26"/>
          <w:szCs w:val="26"/>
        </w:rPr>
        <w:t xml:space="preserve"> KV-vastaaviksi. </w:t>
      </w:r>
    </w:p>
    <w:p w14:paraId="21C0D9AC" w14:textId="2E67C7F7" w:rsidR="00015B57" w:rsidRDefault="00015B57" w:rsidP="001E221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Wappulehden päätoimittaja</w:t>
      </w:r>
    </w:p>
    <w:p w14:paraId="5E6F22F3" w14:textId="10CEDE16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Tatu Heinosta, ei ole käytettävissä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26167E6" w14:textId="6B2A9D26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Iikka Luoma-ahoa, on käytettävissä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2E4E05D" w14:textId="5CDBAC9F" w:rsidR="00F56089" w:rsidRPr="00AB3E81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B3E81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Valitaan Iikka Luoma-aho wappulehden päätoimittajaksi</w:t>
      </w:r>
      <w:r w:rsidR="00AB3E81" w:rsidRPr="00AB3E81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63847EBF" w14:textId="3A8D5E6D" w:rsidR="00015B57" w:rsidRDefault="00015B57" w:rsidP="001E221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Webmaster</w:t>
      </w:r>
    </w:p>
    <w:p w14:paraId="7971183B" w14:textId="1AEC1EF8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Matias Lappalaista, on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 xml:space="preserve"> käytettävissä. </w:t>
      </w:r>
    </w:p>
    <w:p w14:paraId="14EBA15C" w14:textId="0CDA6F0A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Jarkko Pietilää, ei 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 xml:space="preserve">ole käytettävissä. </w:t>
      </w:r>
    </w:p>
    <w:p w14:paraId="4DA11779" w14:textId="016BB891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Tero Yrjölää, on 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 xml:space="preserve">käytettävissä. </w:t>
      </w:r>
    </w:p>
    <w:p w14:paraId="0A70D9BC" w14:textId="11DDF50D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Antti Vainikkaa, on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 xml:space="preserve"> käytettävissä. </w:t>
      </w:r>
    </w:p>
    <w:p w14:paraId="17C7ED4C" w14:textId="4821EE77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Konsta Purtsia, ei 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 xml:space="preserve">ole käytettävissä. </w:t>
      </w:r>
    </w:p>
    <w:p w14:paraId="48CFD020" w14:textId="686B9F59" w:rsidR="00F56089" w:rsidRPr="00AB3E81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B3E81">
        <w:rPr>
          <w:rFonts w:ascii="Times New Roman" w:eastAsia="Times New Roman" w:hAnsi="Times New Roman" w:cs="Times New Roman"/>
          <w:b/>
          <w:sz w:val="26"/>
          <w:szCs w:val="26"/>
        </w:rPr>
        <w:t>Valitaan Matias Lappalainen, Tero Yrjölä ja Antti Vainikka</w:t>
      </w:r>
      <w:r w:rsidR="00AB3E81" w:rsidRPr="00AB3E81">
        <w:rPr>
          <w:rFonts w:ascii="Times New Roman" w:eastAsia="Times New Roman" w:hAnsi="Times New Roman" w:cs="Times New Roman"/>
          <w:b/>
          <w:sz w:val="26"/>
          <w:szCs w:val="26"/>
        </w:rPr>
        <w:t xml:space="preserve"> webmastereiksi. </w:t>
      </w:r>
    </w:p>
    <w:p w14:paraId="4F44D97E" w14:textId="411A7F13" w:rsidR="00015B57" w:rsidRDefault="00015B57" w:rsidP="001E221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Kulttuurivastaava (Kultsi)</w:t>
      </w:r>
    </w:p>
    <w:p w14:paraId="3089E33B" w14:textId="03CCFE6A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Helena Lähdesniemi, on käytettävissä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BAC3260" w14:textId="6A48DD41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Werneri Aarnioa, ei ole käytettävissä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633EA47" w14:textId="2B17AF52" w:rsidR="00F56089" w:rsidRPr="00AB3E81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B3E81">
        <w:rPr>
          <w:rFonts w:ascii="Times New Roman" w:eastAsia="Times New Roman" w:hAnsi="Times New Roman" w:cs="Times New Roman"/>
          <w:b/>
          <w:sz w:val="26"/>
          <w:szCs w:val="26"/>
        </w:rPr>
        <w:t xml:space="preserve">Valitaan Helena Lähdesniemi </w:t>
      </w:r>
      <w:r w:rsidR="00AB3E81" w:rsidRPr="00AB3E81">
        <w:rPr>
          <w:rFonts w:ascii="Times New Roman" w:eastAsia="Times New Roman" w:hAnsi="Times New Roman" w:cs="Times New Roman"/>
          <w:b/>
          <w:sz w:val="26"/>
          <w:szCs w:val="26"/>
        </w:rPr>
        <w:t xml:space="preserve">kulttuurivastaavaksi. </w:t>
      </w:r>
    </w:p>
    <w:p w14:paraId="3AEBBD6E" w14:textId="3757639E" w:rsidR="00015B57" w:rsidRDefault="00015B57" w:rsidP="001E221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Ympäristövastaava (Hippi)</w:t>
      </w:r>
    </w:p>
    <w:p w14:paraId="2E95710D" w14:textId="76F465DC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>Jarkko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Pietilää, on käytettävissä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2986DC3" w14:textId="5275B5B8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Teppo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Vättöä, ei ole käytettävissä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D64E793" w14:textId="08C9448A" w:rsidR="00F56089" w:rsidRDefault="00F5608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Werneri Aarnioa, on käytettävissä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E0AE637" w14:textId="670EB7EF" w:rsidR="00F56089" w:rsidRDefault="00C55D4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Teppo 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 xml:space="preserve">Vättö on käytettävissä. </w:t>
      </w:r>
    </w:p>
    <w:p w14:paraId="42D245F3" w14:textId="4F65F74F" w:rsidR="00C55D49" w:rsidRDefault="00C565E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Teppo</w:t>
      </w:r>
      <w:r w:rsidR="001C5342">
        <w:rPr>
          <w:rFonts w:ascii="Times New Roman" w:eastAsia="Times New Roman" w:hAnsi="Times New Roman" w:cs="Times New Roman"/>
          <w:sz w:val="26"/>
          <w:szCs w:val="26"/>
        </w:rPr>
        <w:t xml:space="preserve"> Vättö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vetäytyy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3C738945" w14:textId="2A6A3CE3" w:rsidR="00C565E9" w:rsidRDefault="00C565E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Wiljam Peltomaata, on käytettävissä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FC59014" w14:textId="1FC8C771" w:rsidR="00C565E9" w:rsidRDefault="00C565E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Tatu ehdottaa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 xml:space="preserve">, että valittaisiin 3 ympäristövastaavaa. </w:t>
      </w:r>
    </w:p>
    <w:p w14:paraId="1986537B" w14:textId="0DCAEA7C" w:rsidR="00C565E9" w:rsidRPr="00AB3E81" w:rsidRDefault="00C565E9" w:rsidP="00F5608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B3E81">
        <w:rPr>
          <w:rFonts w:ascii="Times New Roman" w:eastAsia="Times New Roman" w:hAnsi="Times New Roman" w:cs="Times New Roman"/>
          <w:b/>
          <w:sz w:val="26"/>
          <w:szCs w:val="26"/>
        </w:rPr>
        <w:t xml:space="preserve">Valitaan </w:t>
      </w:r>
      <w:r w:rsidR="00AB3E81" w:rsidRPr="00AB3E81">
        <w:rPr>
          <w:rFonts w:ascii="Times New Roman" w:eastAsia="Times New Roman" w:hAnsi="Times New Roman" w:cs="Times New Roman"/>
          <w:b/>
          <w:sz w:val="26"/>
          <w:szCs w:val="26"/>
        </w:rPr>
        <w:t>Jarkko Pietilä</w:t>
      </w:r>
      <w:r w:rsidRPr="00AB3E81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r w:rsidR="00AB3E81" w:rsidRPr="00AB3E81">
        <w:rPr>
          <w:rFonts w:ascii="Times New Roman" w:eastAsia="Times New Roman" w:hAnsi="Times New Roman" w:cs="Times New Roman"/>
          <w:b/>
          <w:sz w:val="26"/>
          <w:szCs w:val="26"/>
        </w:rPr>
        <w:t>W</w:t>
      </w:r>
      <w:r w:rsidRPr="00AB3E81">
        <w:rPr>
          <w:rFonts w:ascii="Times New Roman" w:eastAsia="Times New Roman" w:hAnsi="Times New Roman" w:cs="Times New Roman"/>
          <w:b/>
          <w:sz w:val="26"/>
          <w:szCs w:val="26"/>
        </w:rPr>
        <w:t>erneri</w:t>
      </w:r>
      <w:r w:rsidR="00AB3E81" w:rsidRPr="00AB3E81">
        <w:rPr>
          <w:rFonts w:ascii="Times New Roman" w:eastAsia="Times New Roman" w:hAnsi="Times New Roman" w:cs="Times New Roman"/>
          <w:b/>
          <w:sz w:val="26"/>
          <w:szCs w:val="26"/>
        </w:rPr>
        <w:t xml:space="preserve"> Aarnio ja</w:t>
      </w:r>
      <w:r w:rsidRPr="00AB3E8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B3E81" w:rsidRPr="00AB3E81">
        <w:rPr>
          <w:rFonts w:ascii="Times New Roman" w:eastAsia="Times New Roman" w:hAnsi="Times New Roman" w:cs="Times New Roman"/>
          <w:b/>
          <w:sz w:val="26"/>
          <w:szCs w:val="26"/>
        </w:rPr>
        <w:t>W</w:t>
      </w:r>
      <w:r w:rsidRPr="00AB3E81">
        <w:rPr>
          <w:rFonts w:ascii="Times New Roman" w:eastAsia="Times New Roman" w:hAnsi="Times New Roman" w:cs="Times New Roman"/>
          <w:b/>
          <w:sz w:val="26"/>
          <w:szCs w:val="26"/>
        </w:rPr>
        <w:t>iljam</w:t>
      </w:r>
      <w:r w:rsidR="00AB3E81" w:rsidRPr="00AB3E81">
        <w:rPr>
          <w:rFonts w:ascii="Times New Roman" w:eastAsia="Times New Roman" w:hAnsi="Times New Roman" w:cs="Times New Roman"/>
          <w:b/>
          <w:sz w:val="26"/>
          <w:szCs w:val="26"/>
        </w:rPr>
        <w:t xml:space="preserve"> Peltomaa ympäristövastaaviksi. </w:t>
      </w:r>
    </w:p>
    <w:p w14:paraId="44E32231" w14:textId="65CFD936" w:rsidR="00015B57" w:rsidRDefault="00015B57" w:rsidP="001E221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Mediavastaava</w:t>
      </w:r>
    </w:p>
    <w:p w14:paraId="4A3E9B98" w14:textId="02F1D400" w:rsidR="00C565E9" w:rsidRDefault="00C565E9" w:rsidP="00C565E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Kalle Hautamäkeä, on 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 xml:space="preserve">käytettävissä. </w:t>
      </w:r>
    </w:p>
    <w:p w14:paraId="2B1E997B" w14:textId="125EC531" w:rsidR="00C565E9" w:rsidRDefault="00C565E9" w:rsidP="00C565E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Minorka Kiljalaa, ei ole käytettävissä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D10867D" w14:textId="58BF9D54" w:rsidR="00C565E9" w:rsidRDefault="00C565E9" w:rsidP="00C565E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Iikka Luoma-ahoa, on käytettävissä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1862C94" w14:textId="4E42720D" w:rsidR="00C565E9" w:rsidRPr="00AB3E81" w:rsidRDefault="00C565E9" w:rsidP="00C565E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B3E81">
        <w:rPr>
          <w:rFonts w:ascii="Times New Roman" w:eastAsia="Times New Roman" w:hAnsi="Times New Roman" w:cs="Times New Roman"/>
          <w:b/>
          <w:sz w:val="26"/>
          <w:szCs w:val="26"/>
        </w:rPr>
        <w:t>Valitaan Kalle Hautamäki ja Iikka Luoma-aho</w:t>
      </w:r>
      <w:r w:rsidR="00AB3E81" w:rsidRPr="00AB3E81">
        <w:rPr>
          <w:rFonts w:ascii="Times New Roman" w:eastAsia="Times New Roman" w:hAnsi="Times New Roman" w:cs="Times New Roman"/>
          <w:b/>
          <w:sz w:val="26"/>
          <w:szCs w:val="26"/>
        </w:rPr>
        <w:t xml:space="preserve"> mediavastaaviksi. </w:t>
      </w:r>
    </w:p>
    <w:p w14:paraId="5B8F80F3" w14:textId="54409818" w:rsidR="00015B57" w:rsidRDefault="00015B57" w:rsidP="001E221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Graafikko (Seppo/Ulla)</w:t>
      </w:r>
    </w:p>
    <w:p w14:paraId="4D17C65B" w14:textId="661E37C2" w:rsidR="00C565E9" w:rsidRDefault="00C565E9" w:rsidP="00C565E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Yasmine Rantalaa, on käytettävissä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A9C0E30" w14:textId="304E01EB" w:rsidR="00C565E9" w:rsidRDefault="00C565E9" w:rsidP="00C565E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Johan Sjövallia, on käytettävissä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15FEE4A" w14:textId="32960558" w:rsidR="00C565E9" w:rsidRDefault="00C565E9" w:rsidP="00C565E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Jeremi Nyyssöstä, ei ole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 xml:space="preserve"> käytettävissä.</w:t>
      </w:r>
    </w:p>
    <w:p w14:paraId="7CAA8690" w14:textId="1394C7A3" w:rsidR="00C565E9" w:rsidRDefault="00C565E9" w:rsidP="00C565E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Ira Tullaa, on 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 xml:space="preserve">käytettävissä. </w:t>
      </w:r>
    </w:p>
    <w:p w14:paraId="44A27EC2" w14:textId="12F61B1D" w:rsidR="00C565E9" w:rsidRPr="00AB3E81" w:rsidRDefault="00C565E9" w:rsidP="00C565E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B3E81">
        <w:rPr>
          <w:rFonts w:ascii="Times New Roman" w:eastAsia="Times New Roman" w:hAnsi="Times New Roman" w:cs="Times New Roman"/>
          <w:b/>
          <w:sz w:val="26"/>
          <w:szCs w:val="26"/>
        </w:rPr>
        <w:t>Valitaan Yasmine</w:t>
      </w:r>
      <w:r w:rsidR="00AB3E81" w:rsidRPr="00AB3E81">
        <w:rPr>
          <w:rFonts w:ascii="Times New Roman" w:eastAsia="Times New Roman" w:hAnsi="Times New Roman" w:cs="Times New Roman"/>
          <w:b/>
          <w:sz w:val="26"/>
          <w:szCs w:val="26"/>
        </w:rPr>
        <w:t xml:space="preserve"> Rantala</w:t>
      </w:r>
      <w:r w:rsidRPr="00AB3E81">
        <w:rPr>
          <w:rFonts w:ascii="Times New Roman" w:eastAsia="Times New Roman" w:hAnsi="Times New Roman" w:cs="Times New Roman"/>
          <w:b/>
          <w:sz w:val="26"/>
          <w:szCs w:val="26"/>
        </w:rPr>
        <w:t>, Johan</w:t>
      </w:r>
      <w:r w:rsidR="00AB3E81" w:rsidRPr="00AB3E81">
        <w:rPr>
          <w:rFonts w:ascii="Times New Roman" w:eastAsia="Times New Roman" w:hAnsi="Times New Roman" w:cs="Times New Roman"/>
          <w:b/>
          <w:sz w:val="26"/>
          <w:szCs w:val="26"/>
        </w:rPr>
        <w:t xml:space="preserve"> Sjövall</w:t>
      </w:r>
      <w:r w:rsidRPr="00AB3E81">
        <w:rPr>
          <w:rFonts w:ascii="Times New Roman" w:eastAsia="Times New Roman" w:hAnsi="Times New Roman" w:cs="Times New Roman"/>
          <w:b/>
          <w:sz w:val="26"/>
          <w:szCs w:val="26"/>
        </w:rPr>
        <w:t xml:space="preserve"> ja Ira</w:t>
      </w:r>
      <w:r w:rsidR="00AB3E81" w:rsidRPr="00AB3E81">
        <w:rPr>
          <w:rFonts w:ascii="Times New Roman" w:eastAsia="Times New Roman" w:hAnsi="Times New Roman" w:cs="Times New Roman"/>
          <w:b/>
          <w:sz w:val="26"/>
          <w:szCs w:val="26"/>
        </w:rPr>
        <w:t xml:space="preserve"> Tulla graafikoiksi. </w:t>
      </w:r>
    </w:p>
    <w:p w14:paraId="3F84FC86" w14:textId="71F5D22F" w:rsidR="00015B57" w:rsidRDefault="00015B57" w:rsidP="001E221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Saunamarsalkka</w:t>
      </w:r>
    </w:p>
    <w:p w14:paraId="7E8D5BCB" w14:textId="2952A8C5" w:rsidR="00DA58AF" w:rsidRDefault="00DA58AF" w:rsidP="00DA58AF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Petri Holopaista, ei ole </w:t>
      </w:r>
      <w:r w:rsidR="00AB3E81">
        <w:rPr>
          <w:rFonts w:ascii="Times New Roman" w:eastAsia="Times New Roman" w:hAnsi="Times New Roman" w:cs="Times New Roman"/>
          <w:sz w:val="26"/>
          <w:szCs w:val="26"/>
        </w:rPr>
        <w:t xml:space="preserve">käytettävissä. </w:t>
      </w:r>
    </w:p>
    <w:p w14:paraId="2006C596" w14:textId="6BA5B0FF" w:rsidR="00DA58AF" w:rsidRDefault="00DA58AF" w:rsidP="00DA58AF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Wiljam Peltomaata, on </w:t>
      </w:r>
      <w:r w:rsidR="000F6A71">
        <w:rPr>
          <w:rFonts w:ascii="Times New Roman" w:eastAsia="Times New Roman" w:hAnsi="Times New Roman" w:cs="Times New Roman"/>
          <w:sz w:val="26"/>
          <w:szCs w:val="26"/>
        </w:rPr>
        <w:t xml:space="preserve">käytettävissä. </w:t>
      </w:r>
    </w:p>
    <w:p w14:paraId="6B0D68A6" w14:textId="2F29F8A6" w:rsidR="00DA58AF" w:rsidRDefault="00DA58AF" w:rsidP="00DA58AF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Jarkko Pietilää, ei ole</w:t>
      </w:r>
      <w:r w:rsidR="000F6A71">
        <w:rPr>
          <w:rFonts w:ascii="Times New Roman" w:eastAsia="Times New Roman" w:hAnsi="Times New Roman" w:cs="Times New Roman"/>
          <w:sz w:val="26"/>
          <w:szCs w:val="26"/>
        </w:rPr>
        <w:t xml:space="preserve"> käytettävissä. </w:t>
      </w:r>
    </w:p>
    <w:p w14:paraId="1DD3FA36" w14:textId="6C6A1FA0" w:rsidR="00015B57" w:rsidRPr="000F6A71" w:rsidRDefault="00DA58AF" w:rsidP="005D2EF7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F6A71">
        <w:rPr>
          <w:rFonts w:ascii="Times New Roman" w:eastAsia="Times New Roman" w:hAnsi="Times New Roman" w:cs="Times New Roman"/>
          <w:b/>
          <w:sz w:val="26"/>
          <w:szCs w:val="26"/>
        </w:rPr>
        <w:t>Valitaan Wiljam Peltomaa</w:t>
      </w:r>
      <w:r w:rsidR="000F6A71" w:rsidRPr="000F6A71">
        <w:rPr>
          <w:rFonts w:ascii="Times New Roman" w:eastAsia="Times New Roman" w:hAnsi="Times New Roman" w:cs="Times New Roman"/>
          <w:b/>
          <w:sz w:val="26"/>
          <w:szCs w:val="26"/>
        </w:rPr>
        <w:t xml:space="preserve"> saunamarsalkaksi. </w:t>
      </w:r>
    </w:p>
    <w:p w14:paraId="7F2B6092" w14:textId="7D0F8A0F" w:rsidR="00015B57" w:rsidRDefault="00015B57" w:rsidP="001E221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CineMaster</w:t>
      </w:r>
    </w:p>
    <w:p w14:paraId="583060E7" w14:textId="04CDE75D" w:rsidR="005D2EF7" w:rsidRDefault="005D2EF7" w:rsidP="005D2EF7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Helena Lähdesniemeä, on</w:t>
      </w:r>
      <w:r w:rsidR="000F6A71">
        <w:rPr>
          <w:rFonts w:ascii="Times New Roman" w:eastAsia="Times New Roman" w:hAnsi="Times New Roman" w:cs="Times New Roman"/>
          <w:sz w:val="26"/>
          <w:szCs w:val="26"/>
        </w:rPr>
        <w:t xml:space="preserve"> käytettävissä. </w:t>
      </w:r>
    </w:p>
    <w:p w14:paraId="16921171" w14:textId="47CC5B59" w:rsidR="005D2EF7" w:rsidRDefault="005D2EF7" w:rsidP="005D2EF7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Topi Koivusta, on</w:t>
      </w:r>
      <w:r w:rsidR="000F6A71">
        <w:rPr>
          <w:rFonts w:ascii="Times New Roman" w:eastAsia="Times New Roman" w:hAnsi="Times New Roman" w:cs="Times New Roman"/>
          <w:sz w:val="26"/>
          <w:szCs w:val="26"/>
        </w:rPr>
        <w:t xml:space="preserve"> käytettävissä. </w:t>
      </w:r>
    </w:p>
    <w:p w14:paraId="743E5E59" w14:textId="5D603FE2" w:rsidR="005D2EF7" w:rsidRDefault="005D2EF7" w:rsidP="005D2EF7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Marlo Ekbergiä, ei</w:t>
      </w:r>
      <w:r w:rsidR="000F6A71">
        <w:rPr>
          <w:rFonts w:ascii="Times New Roman" w:eastAsia="Times New Roman" w:hAnsi="Times New Roman" w:cs="Times New Roman"/>
          <w:sz w:val="26"/>
          <w:szCs w:val="26"/>
        </w:rPr>
        <w:t xml:space="preserve"> ole käytettävissä. </w:t>
      </w:r>
    </w:p>
    <w:p w14:paraId="010CF08B" w14:textId="16A33E0F" w:rsidR="005D2EF7" w:rsidRDefault="005D2EF7" w:rsidP="005D2EF7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Ville Lehtistä, ei ole</w:t>
      </w:r>
      <w:r w:rsidR="000F6A71">
        <w:rPr>
          <w:rFonts w:ascii="Times New Roman" w:eastAsia="Times New Roman" w:hAnsi="Times New Roman" w:cs="Times New Roman"/>
          <w:sz w:val="26"/>
          <w:szCs w:val="26"/>
        </w:rPr>
        <w:t xml:space="preserve"> käytettävissä. </w:t>
      </w:r>
    </w:p>
    <w:p w14:paraId="21358A4F" w14:textId="3B265BD4" w:rsidR="005D2EF7" w:rsidRPr="00844240" w:rsidRDefault="005D2EF7" w:rsidP="005D2EF7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4240">
        <w:rPr>
          <w:rFonts w:ascii="Times New Roman" w:eastAsia="Times New Roman" w:hAnsi="Times New Roman" w:cs="Times New Roman"/>
          <w:b/>
          <w:sz w:val="26"/>
          <w:szCs w:val="26"/>
        </w:rPr>
        <w:t>Valitaan Helena Lähdesniemi ja Topi Koivunen</w:t>
      </w:r>
      <w:r w:rsidR="000F6A71" w:rsidRPr="00844240">
        <w:rPr>
          <w:rFonts w:ascii="Times New Roman" w:eastAsia="Times New Roman" w:hAnsi="Times New Roman" w:cs="Times New Roman"/>
          <w:b/>
          <w:sz w:val="26"/>
          <w:szCs w:val="26"/>
        </w:rPr>
        <w:t xml:space="preserve"> Cine Mastereiksi. </w:t>
      </w:r>
    </w:p>
    <w:p w14:paraId="789502A7" w14:textId="037F4E2A" w:rsidR="00015B57" w:rsidRDefault="00015B57" w:rsidP="001E221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Dungeon Master</w:t>
      </w:r>
    </w:p>
    <w:p w14:paraId="45E664EB" w14:textId="499DB1D3" w:rsidR="00CD73F0" w:rsidRDefault="00CD73F0" w:rsidP="00CD73F0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Topi Salosta, on käytettävissä</w:t>
      </w:r>
      <w:r w:rsidR="000F6A7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9DEC208" w14:textId="654B6FE8" w:rsidR="00CD73F0" w:rsidRDefault="00CD73F0" w:rsidP="00CD73F0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Ville Lehtistä, on </w:t>
      </w:r>
      <w:r w:rsidR="000F6A71">
        <w:rPr>
          <w:rFonts w:ascii="Times New Roman" w:eastAsia="Times New Roman" w:hAnsi="Times New Roman" w:cs="Times New Roman"/>
          <w:sz w:val="26"/>
          <w:szCs w:val="26"/>
        </w:rPr>
        <w:t xml:space="preserve">käytettävissä. </w:t>
      </w:r>
    </w:p>
    <w:p w14:paraId="65C9C18A" w14:textId="16579176" w:rsidR="00CD73F0" w:rsidRDefault="00CD73F0" w:rsidP="00CD73F0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Marlo Ekbergiä, on</w:t>
      </w:r>
      <w:r w:rsidR="000F6A71">
        <w:rPr>
          <w:rFonts w:ascii="Times New Roman" w:eastAsia="Times New Roman" w:hAnsi="Times New Roman" w:cs="Times New Roman"/>
          <w:sz w:val="26"/>
          <w:szCs w:val="26"/>
        </w:rPr>
        <w:t xml:space="preserve"> käytettävissä. </w:t>
      </w:r>
    </w:p>
    <w:p w14:paraId="70E5970D" w14:textId="27E98F82" w:rsidR="00CD73F0" w:rsidRPr="00844240" w:rsidRDefault="00CD73F0" w:rsidP="00CD73F0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4240">
        <w:rPr>
          <w:rFonts w:ascii="Times New Roman" w:eastAsia="Times New Roman" w:hAnsi="Times New Roman" w:cs="Times New Roman"/>
          <w:b/>
          <w:sz w:val="26"/>
          <w:szCs w:val="26"/>
        </w:rPr>
        <w:t>Valitaan Topi Salonen, Ville Lehtinen ja Marlo Ekberg</w:t>
      </w:r>
      <w:r w:rsidR="00C344F4" w:rsidRPr="00844240">
        <w:rPr>
          <w:rFonts w:ascii="Times New Roman" w:eastAsia="Times New Roman" w:hAnsi="Times New Roman" w:cs="Times New Roman"/>
          <w:b/>
          <w:sz w:val="26"/>
          <w:szCs w:val="26"/>
        </w:rPr>
        <w:t xml:space="preserve"> Dungeon Masteriksi. </w:t>
      </w:r>
    </w:p>
    <w:p w14:paraId="2B79F47F" w14:textId="4BC76BAF" w:rsidR="00015B57" w:rsidRDefault="00015B57" w:rsidP="001E221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Code Master</w:t>
      </w:r>
    </w:p>
    <w:p w14:paraId="3C7B0406" w14:textId="75D51E5C" w:rsidR="00CD73F0" w:rsidRDefault="00892E87" w:rsidP="00CD73F0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Julius Rajalaa, on </w:t>
      </w:r>
      <w:r w:rsidR="00C344F4">
        <w:rPr>
          <w:rFonts w:ascii="Times New Roman" w:eastAsia="Times New Roman" w:hAnsi="Times New Roman" w:cs="Times New Roman"/>
          <w:sz w:val="26"/>
          <w:szCs w:val="26"/>
        </w:rPr>
        <w:t xml:space="preserve">käytettävissä. </w:t>
      </w:r>
    </w:p>
    <w:p w14:paraId="01BA2B05" w14:textId="27D2B4CA" w:rsidR="00892E87" w:rsidRDefault="00892E87" w:rsidP="00CD73F0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Jussi Wallinia, on</w:t>
      </w:r>
      <w:r w:rsidR="00C344F4">
        <w:rPr>
          <w:rFonts w:ascii="Times New Roman" w:eastAsia="Times New Roman" w:hAnsi="Times New Roman" w:cs="Times New Roman"/>
          <w:sz w:val="26"/>
          <w:szCs w:val="26"/>
        </w:rPr>
        <w:t xml:space="preserve"> käytettävissä.</w:t>
      </w:r>
    </w:p>
    <w:p w14:paraId="6878184B" w14:textId="377EAA72" w:rsidR="00892E87" w:rsidRDefault="00892E87" w:rsidP="00CD73F0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Marlo Ekbergiä, </w:t>
      </w:r>
      <w:r w:rsidR="00C344F4">
        <w:rPr>
          <w:rFonts w:ascii="Times New Roman" w:eastAsia="Times New Roman" w:hAnsi="Times New Roman" w:cs="Times New Roman"/>
          <w:sz w:val="26"/>
          <w:szCs w:val="26"/>
        </w:rPr>
        <w:t xml:space="preserve">ei ole käytettävissä. </w:t>
      </w:r>
    </w:p>
    <w:p w14:paraId="49395A39" w14:textId="092BFCCE" w:rsidR="00892E87" w:rsidRDefault="00892E87" w:rsidP="00CD73F0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Konsta Purtsia, ei</w:t>
      </w:r>
      <w:r w:rsidR="00C344F4">
        <w:rPr>
          <w:rFonts w:ascii="Times New Roman" w:eastAsia="Times New Roman" w:hAnsi="Times New Roman" w:cs="Times New Roman"/>
          <w:sz w:val="26"/>
          <w:szCs w:val="26"/>
        </w:rPr>
        <w:t xml:space="preserve"> ole käytettävissä. </w:t>
      </w:r>
    </w:p>
    <w:p w14:paraId="4A754E9F" w14:textId="5733E83A" w:rsidR="00892E87" w:rsidRPr="00844240" w:rsidRDefault="00892E87" w:rsidP="00C344F4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4240">
        <w:rPr>
          <w:rFonts w:ascii="Times New Roman" w:eastAsia="Times New Roman" w:hAnsi="Times New Roman" w:cs="Times New Roman"/>
          <w:b/>
          <w:sz w:val="26"/>
          <w:szCs w:val="26"/>
        </w:rPr>
        <w:t>Valitaan Julius Rajala ja Jussi Wallin</w:t>
      </w:r>
      <w:r w:rsidR="00C344F4" w:rsidRPr="00844240">
        <w:rPr>
          <w:rFonts w:ascii="Times New Roman" w:eastAsia="Times New Roman" w:hAnsi="Times New Roman" w:cs="Times New Roman"/>
          <w:b/>
          <w:sz w:val="26"/>
          <w:szCs w:val="26"/>
        </w:rPr>
        <w:t xml:space="preserve"> Code Mastereiksi. </w:t>
      </w:r>
    </w:p>
    <w:p w14:paraId="4691C100" w14:textId="1155F37F" w:rsidR="00015B57" w:rsidRDefault="00015B57" w:rsidP="001E221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Ompeluvastaava</w:t>
      </w:r>
    </w:p>
    <w:p w14:paraId="296AF86D" w14:textId="22FF7E40" w:rsidR="00892E87" w:rsidRDefault="00EB0FEE" w:rsidP="00892E87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</w:t>
      </w:r>
      <w:r w:rsidR="00CF4A4D">
        <w:rPr>
          <w:rFonts w:ascii="Times New Roman" w:eastAsia="Times New Roman" w:hAnsi="Times New Roman" w:cs="Times New Roman"/>
          <w:sz w:val="26"/>
          <w:szCs w:val="26"/>
        </w:rPr>
        <w:t xml:space="preserve"> Peetu Seilosta, on </w:t>
      </w:r>
      <w:r w:rsidR="00280966">
        <w:rPr>
          <w:rFonts w:ascii="Times New Roman" w:eastAsia="Times New Roman" w:hAnsi="Times New Roman" w:cs="Times New Roman"/>
          <w:sz w:val="26"/>
          <w:szCs w:val="26"/>
        </w:rPr>
        <w:t xml:space="preserve">käytettävissä. </w:t>
      </w:r>
    </w:p>
    <w:p w14:paraId="1D977EAD" w14:textId="55F9AFAF" w:rsidR="00CF4A4D" w:rsidRDefault="00CF4A4D" w:rsidP="00892E87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Aleksi Väisästä, on</w:t>
      </w:r>
      <w:r w:rsidR="00280966">
        <w:rPr>
          <w:rFonts w:ascii="Times New Roman" w:eastAsia="Times New Roman" w:hAnsi="Times New Roman" w:cs="Times New Roman"/>
          <w:sz w:val="26"/>
          <w:szCs w:val="26"/>
        </w:rPr>
        <w:t xml:space="preserve"> käytettävissä. </w:t>
      </w:r>
    </w:p>
    <w:p w14:paraId="08435172" w14:textId="1958BF4A" w:rsidR="00CF4A4D" w:rsidRDefault="00CF4A4D" w:rsidP="00892E87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Petro Sileniusta, on</w:t>
      </w:r>
      <w:r w:rsidR="00280966">
        <w:rPr>
          <w:rFonts w:ascii="Times New Roman" w:eastAsia="Times New Roman" w:hAnsi="Times New Roman" w:cs="Times New Roman"/>
          <w:sz w:val="26"/>
          <w:szCs w:val="26"/>
        </w:rPr>
        <w:t xml:space="preserve"> käytettävissä. </w:t>
      </w:r>
    </w:p>
    <w:p w14:paraId="58BB6F59" w14:textId="378E7A19" w:rsidR="00CF4A4D" w:rsidRDefault="00CF4A4D" w:rsidP="00892E87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Yasmine Rantalaa, ei</w:t>
      </w:r>
      <w:r w:rsidR="00280966">
        <w:rPr>
          <w:rFonts w:ascii="Times New Roman" w:eastAsia="Times New Roman" w:hAnsi="Times New Roman" w:cs="Times New Roman"/>
          <w:sz w:val="26"/>
          <w:szCs w:val="26"/>
        </w:rPr>
        <w:t xml:space="preserve"> ole käytettävissä. </w:t>
      </w:r>
    </w:p>
    <w:p w14:paraId="490EBD88" w14:textId="1EBB8A0E" w:rsidR="00CF4A4D" w:rsidRDefault="00CF4A4D" w:rsidP="00892E87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Teppo Vättöä, ei</w:t>
      </w:r>
      <w:r w:rsidR="00280966">
        <w:rPr>
          <w:rFonts w:ascii="Times New Roman" w:eastAsia="Times New Roman" w:hAnsi="Times New Roman" w:cs="Times New Roman"/>
          <w:sz w:val="26"/>
          <w:szCs w:val="26"/>
        </w:rPr>
        <w:t xml:space="preserve"> ole käytettävissä. </w:t>
      </w:r>
    </w:p>
    <w:p w14:paraId="179AFD5C" w14:textId="29EEDBBA" w:rsidR="00CF4A4D" w:rsidRDefault="00CF4A4D" w:rsidP="00892E87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Marlo Ekbergiä, ei</w:t>
      </w:r>
      <w:r w:rsidR="00280966">
        <w:rPr>
          <w:rFonts w:ascii="Times New Roman" w:eastAsia="Times New Roman" w:hAnsi="Times New Roman" w:cs="Times New Roman"/>
          <w:sz w:val="26"/>
          <w:szCs w:val="26"/>
        </w:rPr>
        <w:t xml:space="preserve"> ole käytettävissä. </w:t>
      </w:r>
    </w:p>
    <w:p w14:paraId="3338E20A" w14:textId="1AF49D8E" w:rsidR="00CF4A4D" w:rsidRDefault="0078030A" w:rsidP="00892E87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Peetu</w:t>
      </w:r>
      <w:r w:rsidR="001C5342">
        <w:rPr>
          <w:rFonts w:ascii="Times New Roman" w:eastAsia="Times New Roman" w:hAnsi="Times New Roman" w:cs="Times New Roman"/>
          <w:sz w:val="26"/>
          <w:szCs w:val="26"/>
        </w:rPr>
        <w:t xml:space="preserve"> Seilonen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vetäytyy. </w:t>
      </w:r>
    </w:p>
    <w:p w14:paraId="47DCCB48" w14:textId="401F5F01" w:rsidR="0078030A" w:rsidRPr="00773C94" w:rsidRDefault="0078030A" w:rsidP="00892E87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73C94">
        <w:rPr>
          <w:rFonts w:ascii="Times New Roman" w:eastAsia="Times New Roman" w:hAnsi="Times New Roman" w:cs="Times New Roman"/>
          <w:b/>
          <w:sz w:val="26"/>
          <w:szCs w:val="26"/>
        </w:rPr>
        <w:t>Valitaan Aleksi</w:t>
      </w:r>
      <w:r w:rsidR="00280966" w:rsidRPr="00773C94">
        <w:rPr>
          <w:rFonts w:ascii="Times New Roman" w:eastAsia="Times New Roman" w:hAnsi="Times New Roman" w:cs="Times New Roman"/>
          <w:b/>
          <w:sz w:val="26"/>
          <w:szCs w:val="26"/>
        </w:rPr>
        <w:t xml:space="preserve"> Väisänen </w:t>
      </w:r>
      <w:r w:rsidRPr="00773C94">
        <w:rPr>
          <w:rFonts w:ascii="Times New Roman" w:eastAsia="Times New Roman" w:hAnsi="Times New Roman" w:cs="Times New Roman"/>
          <w:b/>
          <w:sz w:val="26"/>
          <w:szCs w:val="26"/>
        </w:rPr>
        <w:t>ja Petro</w:t>
      </w:r>
      <w:r w:rsidR="00280966" w:rsidRPr="00773C94">
        <w:rPr>
          <w:rFonts w:ascii="Times New Roman" w:eastAsia="Times New Roman" w:hAnsi="Times New Roman" w:cs="Times New Roman"/>
          <w:b/>
          <w:sz w:val="26"/>
          <w:szCs w:val="26"/>
        </w:rPr>
        <w:t xml:space="preserve"> Silenius ompeluvastaaviksi. </w:t>
      </w:r>
    </w:p>
    <w:p w14:paraId="4EF536B7" w14:textId="09133144" w:rsidR="00015B57" w:rsidRDefault="00015B57" w:rsidP="001E2210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Elektroniikkatyyppi(s)en kerhon vetäjä (Labratonttu)</w:t>
      </w:r>
    </w:p>
    <w:p w14:paraId="4055BC58" w14:textId="0E8C848E" w:rsidR="0078030A" w:rsidRDefault="0078030A" w:rsidP="0078030A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Petri Nissilää, on käytettävissä</w:t>
      </w:r>
      <w:r w:rsidR="00280966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7269511" w14:textId="5E1212A3" w:rsidR="0078030A" w:rsidRDefault="0078030A" w:rsidP="0078030A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Ehdotettu Veera Paanasta, ei ole</w:t>
      </w:r>
      <w:r w:rsidR="00280966">
        <w:rPr>
          <w:rFonts w:ascii="Times New Roman" w:eastAsia="Times New Roman" w:hAnsi="Times New Roman" w:cs="Times New Roman"/>
          <w:sz w:val="26"/>
          <w:szCs w:val="26"/>
        </w:rPr>
        <w:t xml:space="preserve"> käytettävissä. </w:t>
      </w:r>
    </w:p>
    <w:p w14:paraId="0F39C30A" w14:textId="77AD395F" w:rsidR="0078030A" w:rsidRDefault="0078030A" w:rsidP="0078030A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Marlo Ekbergiä, ei </w:t>
      </w:r>
      <w:r w:rsidR="00280966">
        <w:rPr>
          <w:rFonts w:ascii="Times New Roman" w:eastAsia="Times New Roman" w:hAnsi="Times New Roman" w:cs="Times New Roman"/>
          <w:sz w:val="26"/>
          <w:szCs w:val="26"/>
        </w:rPr>
        <w:t xml:space="preserve">ole käytettävissä. </w:t>
      </w:r>
    </w:p>
    <w:p w14:paraId="46C3495A" w14:textId="6EF69EF6" w:rsidR="0078030A" w:rsidRDefault="0078030A" w:rsidP="0078030A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Jussi Wallinia, </w:t>
      </w:r>
      <w:r w:rsidR="00280966">
        <w:rPr>
          <w:rFonts w:ascii="Times New Roman" w:eastAsia="Times New Roman" w:hAnsi="Times New Roman" w:cs="Times New Roman"/>
          <w:sz w:val="26"/>
          <w:szCs w:val="26"/>
        </w:rPr>
        <w:t xml:space="preserve">on käytettävissä. </w:t>
      </w:r>
    </w:p>
    <w:p w14:paraId="4E8A1079" w14:textId="58B40103" w:rsidR="0078030A" w:rsidRDefault="0078030A" w:rsidP="0078030A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Ehdotettu Tuukka Panulaa, </w:t>
      </w:r>
      <w:r w:rsidR="00280966">
        <w:rPr>
          <w:rFonts w:ascii="Times New Roman" w:eastAsia="Times New Roman" w:hAnsi="Times New Roman" w:cs="Times New Roman"/>
          <w:sz w:val="26"/>
          <w:szCs w:val="26"/>
        </w:rPr>
        <w:t xml:space="preserve">on käytettävissä. </w:t>
      </w:r>
    </w:p>
    <w:p w14:paraId="0FD8B9FA" w14:textId="11F56553" w:rsidR="0078030A" w:rsidRDefault="0078030A" w:rsidP="0078030A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Tatu ehdott</w:t>
      </w:r>
      <w:r w:rsidR="00280966">
        <w:rPr>
          <w:rFonts w:ascii="Times New Roman" w:eastAsia="Times New Roman" w:hAnsi="Times New Roman" w:cs="Times New Roman"/>
          <w:sz w:val="26"/>
          <w:szCs w:val="26"/>
        </w:rPr>
        <w:t>aa,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että valittaisiin 3 </w:t>
      </w:r>
      <w:r w:rsidR="00280966">
        <w:rPr>
          <w:rFonts w:ascii="Times New Roman" w:eastAsia="Times New Roman" w:hAnsi="Times New Roman" w:cs="Times New Roman"/>
          <w:sz w:val="26"/>
          <w:szCs w:val="26"/>
        </w:rPr>
        <w:t xml:space="preserve">labratonttua.  </w:t>
      </w:r>
    </w:p>
    <w:p w14:paraId="794392F7" w14:textId="1C26F7BA" w:rsidR="0078030A" w:rsidRPr="00773C94" w:rsidRDefault="0078030A" w:rsidP="0078030A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73C94">
        <w:rPr>
          <w:rFonts w:ascii="Times New Roman" w:eastAsia="Times New Roman" w:hAnsi="Times New Roman" w:cs="Times New Roman"/>
          <w:b/>
          <w:sz w:val="26"/>
          <w:szCs w:val="26"/>
        </w:rPr>
        <w:t>Valitaan Petri</w:t>
      </w:r>
      <w:r w:rsidR="00280966" w:rsidRPr="00773C94">
        <w:rPr>
          <w:rFonts w:ascii="Times New Roman" w:eastAsia="Times New Roman" w:hAnsi="Times New Roman" w:cs="Times New Roman"/>
          <w:b/>
          <w:sz w:val="26"/>
          <w:szCs w:val="26"/>
        </w:rPr>
        <w:t xml:space="preserve"> Nissilä</w:t>
      </w:r>
      <w:r w:rsidRPr="00773C94">
        <w:rPr>
          <w:rFonts w:ascii="Times New Roman" w:eastAsia="Times New Roman" w:hAnsi="Times New Roman" w:cs="Times New Roman"/>
          <w:b/>
          <w:sz w:val="26"/>
          <w:szCs w:val="26"/>
        </w:rPr>
        <w:t>, Jussi</w:t>
      </w:r>
      <w:r w:rsidR="00280966" w:rsidRPr="00773C94">
        <w:rPr>
          <w:rFonts w:ascii="Times New Roman" w:eastAsia="Times New Roman" w:hAnsi="Times New Roman" w:cs="Times New Roman"/>
          <w:b/>
          <w:sz w:val="26"/>
          <w:szCs w:val="26"/>
        </w:rPr>
        <w:t xml:space="preserve"> Wallin</w:t>
      </w:r>
      <w:r w:rsidRPr="00773C94">
        <w:rPr>
          <w:rFonts w:ascii="Times New Roman" w:eastAsia="Times New Roman" w:hAnsi="Times New Roman" w:cs="Times New Roman"/>
          <w:b/>
          <w:sz w:val="26"/>
          <w:szCs w:val="26"/>
        </w:rPr>
        <w:t xml:space="preserve"> ja Tuukka</w:t>
      </w:r>
      <w:r w:rsidR="00280966" w:rsidRPr="00773C94">
        <w:rPr>
          <w:rFonts w:ascii="Times New Roman" w:eastAsia="Times New Roman" w:hAnsi="Times New Roman" w:cs="Times New Roman"/>
          <w:b/>
          <w:sz w:val="26"/>
          <w:szCs w:val="26"/>
        </w:rPr>
        <w:t xml:space="preserve"> Panula labratontuksi.  </w:t>
      </w:r>
    </w:p>
    <w:p w14:paraId="41A446F8" w14:textId="77777777" w:rsidR="00015B57" w:rsidRPr="00E00944" w:rsidRDefault="00015B57" w:rsidP="00015B57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48F92FF8" w14:textId="3C7188A5" w:rsidR="008D2EE1" w:rsidRDefault="007B1ED8" w:rsidP="001E2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="00D042F4">
        <w:rPr>
          <w:rFonts w:ascii="Times New Roman" w:eastAsia="Times New Roman" w:hAnsi="Times New Roman" w:cs="Times New Roman"/>
          <w:sz w:val="26"/>
          <w:szCs w:val="26"/>
        </w:rPr>
        <w:t>4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>§ Muut esille tulevat asiat</w:t>
      </w:r>
    </w:p>
    <w:p w14:paraId="6A93F26A" w14:textId="794861DC" w:rsidR="008D2EE1" w:rsidRDefault="008D2EE1" w:rsidP="008D2EE1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Matti Vähä-</w:t>
      </w:r>
      <w:r w:rsidR="00FD041F">
        <w:rPr>
          <w:rFonts w:ascii="Times New Roman" w:eastAsia="Times New Roman" w:hAnsi="Times New Roman" w:cs="Times New Roman"/>
          <w:sz w:val="26"/>
          <w:szCs w:val="26"/>
        </w:rPr>
        <w:t>H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eikkilä esitti </w:t>
      </w:r>
      <w:r w:rsidR="00785EB1">
        <w:rPr>
          <w:rFonts w:ascii="Times New Roman" w:eastAsia="Times New Roman" w:hAnsi="Times New Roman" w:cs="Times New Roman"/>
          <w:sz w:val="26"/>
          <w:szCs w:val="26"/>
        </w:rPr>
        <w:t>ponnen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sijoitustoimikunnan toimintasäännöistä</w:t>
      </w:r>
      <w:r w:rsidR="00BC061B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1BC38EEA" w14:textId="5AE0C5C0" w:rsidR="00785EB1" w:rsidRDefault="00BC061B" w:rsidP="00785EB1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Suuntaa antava</w:t>
      </w:r>
      <w:r w:rsidR="00785EB1">
        <w:rPr>
          <w:rFonts w:ascii="Times New Roman" w:eastAsia="Times New Roman" w:hAnsi="Times New Roman" w:cs="Times New Roman"/>
          <w:sz w:val="26"/>
          <w:szCs w:val="26"/>
        </w:rPr>
        <w:t xml:space="preserve"> käsiäänestys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9D16870" w14:textId="53BB78C1" w:rsidR="00785EB1" w:rsidRDefault="00785EB1" w:rsidP="00785EB1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Hyväksytään ehdotus</w:t>
      </w:r>
      <w:r w:rsidR="00BC061B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8E14BFE" w14:textId="00CCA3CD" w:rsidR="00FA435B" w:rsidRDefault="00FA435B" w:rsidP="00FA435B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Jeremi</w:t>
      </w:r>
      <w:r w:rsidR="00000155">
        <w:rPr>
          <w:rFonts w:ascii="Times New Roman" w:eastAsia="Times New Roman" w:hAnsi="Times New Roman" w:cs="Times New Roman"/>
          <w:sz w:val="26"/>
          <w:szCs w:val="26"/>
        </w:rPr>
        <w:t xml:space="preserve"> Nyyssönen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ilmoitt</w:t>
      </w:r>
      <w:r w:rsidR="00BC061B">
        <w:rPr>
          <w:rFonts w:ascii="Times New Roman" w:eastAsia="Times New Roman" w:hAnsi="Times New Roman" w:cs="Times New Roman"/>
          <w:sz w:val="26"/>
          <w:szCs w:val="26"/>
        </w:rPr>
        <w:t>aa,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että kokous on kestänyt vähemmän aikaa kuin Asteriskin </w:t>
      </w:r>
      <w:r w:rsidR="00BC061B">
        <w:rPr>
          <w:rFonts w:ascii="Times New Roman" w:eastAsia="Times New Roman" w:hAnsi="Times New Roman" w:cs="Times New Roman"/>
          <w:sz w:val="26"/>
          <w:szCs w:val="26"/>
        </w:rPr>
        <w:t xml:space="preserve">syyskokous. </w:t>
      </w:r>
    </w:p>
    <w:p w14:paraId="368FE0C3" w14:textId="44FFC019" w:rsidR="00FA435B" w:rsidRDefault="00FA435B" w:rsidP="00FA435B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Axel</w:t>
      </w:r>
      <w:r w:rsidR="00000155">
        <w:rPr>
          <w:rFonts w:ascii="Times New Roman" w:eastAsia="Times New Roman" w:hAnsi="Times New Roman" w:cs="Times New Roman"/>
          <w:sz w:val="26"/>
          <w:szCs w:val="26"/>
        </w:rPr>
        <w:t xml:space="preserve"> Johansson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ilmoitt</w:t>
      </w:r>
      <w:r w:rsidR="003E0F7A">
        <w:rPr>
          <w:rFonts w:ascii="Times New Roman" w:eastAsia="Times New Roman" w:hAnsi="Times New Roman" w:cs="Times New Roman"/>
          <w:sz w:val="26"/>
          <w:szCs w:val="26"/>
        </w:rPr>
        <w:t>aa,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että kokous on kestänyt </w:t>
      </w:r>
      <w:r w:rsidR="003E0F7A">
        <w:rPr>
          <w:rFonts w:ascii="Times New Roman" w:eastAsia="Times New Roman" w:hAnsi="Times New Roman" w:cs="Times New Roman"/>
          <w:sz w:val="26"/>
          <w:szCs w:val="26"/>
        </w:rPr>
        <w:t>6 tuntia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ja 1 </w:t>
      </w:r>
      <w:r w:rsidR="00EB0FEE">
        <w:rPr>
          <w:rFonts w:ascii="Times New Roman" w:eastAsia="Times New Roman" w:hAnsi="Times New Roman" w:cs="Times New Roman"/>
          <w:sz w:val="26"/>
          <w:szCs w:val="26"/>
        </w:rPr>
        <w:t>minuutin</w:t>
      </w:r>
      <w:r w:rsidR="003E0F7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1F36F8A" w14:textId="77777777" w:rsidR="00EE1BD6" w:rsidRPr="008D2EE1" w:rsidRDefault="00EE1BD6" w:rsidP="00EE1BD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2BE90AC7" w14:textId="45F7A73A" w:rsidR="000A585A" w:rsidRDefault="00D042F4" w:rsidP="006E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25</w:t>
      </w:r>
      <w:r w:rsidR="001E2210" w:rsidRPr="000A585A">
        <w:rPr>
          <w:rFonts w:ascii="Times New Roman" w:eastAsia="Times New Roman" w:hAnsi="Times New Roman" w:cs="Times New Roman"/>
          <w:sz w:val="26"/>
          <w:szCs w:val="26"/>
        </w:rPr>
        <w:t>§ Kokouksen päättäminen</w:t>
      </w:r>
    </w:p>
    <w:p w14:paraId="08CB8E30" w14:textId="1DBD91DD" w:rsidR="006E1AF5" w:rsidRDefault="00FA435B" w:rsidP="00FA435B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Pää</w:t>
      </w:r>
      <w:r w:rsidR="00EE1BD6">
        <w:rPr>
          <w:rFonts w:ascii="Times New Roman" w:eastAsia="Times New Roman" w:hAnsi="Times New Roman" w:cs="Times New Roman"/>
          <w:sz w:val="26"/>
          <w:szCs w:val="26"/>
        </w:rPr>
        <w:t xml:space="preserve">tetään kokous ajassa </w:t>
      </w:r>
      <w:r>
        <w:rPr>
          <w:rFonts w:ascii="Times New Roman" w:eastAsia="Times New Roman" w:hAnsi="Times New Roman" w:cs="Times New Roman"/>
          <w:sz w:val="26"/>
          <w:szCs w:val="26"/>
        </w:rPr>
        <w:t>0:19</w:t>
      </w:r>
      <w:r w:rsidR="00EE1BD6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C9189A1" w14:textId="77777777" w:rsidR="00EE1BD6" w:rsidRPr="00FA435B" w:rsidRDefault="00EE1BD6" w:rsidP="00EE1BD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3"/>
        <w:rPr>
          <w:rFonts w:ascii="Times New Roman" w:eastAsia="Times New Roman" w:hAnsi="Times New Roman" w:cs="Times New Roman"/>
          <w:sz w:val="26"/>
          <w:szCs w:val="26"/>
        </w:rPr>
      </w:pPr>
    </w:p>
    <w:p w14:paraId="496B48B2" w14:textId="52A635D6" w:rsidR="000C0776" w:rsidRDefault="000C0776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4D6C38DE" w14:textId="4BCE8C97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4DF464EE" w14:textId="3E40E277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A3CBE0E" w14:textId="6753FC38" w:rsidR="008D58A3" w:rsidRDefault="008D58A3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C037D96" w14:textId="0CF5CE32" w:rsidR="008D58A3" w:rsidRDefault="008D58A3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2A02465" w14:textId="77777777" w:rsidR="008D58A3" w:rsidRDefault="008D58A3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FBE9FDB" w14:textId="7F078399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E508C47" w14:textId="5302901B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Pöytäkirjan vakuudeksi</w:t>
      </w:r>
    </w:p>
    <w:p w14:paraId="245F4F80" w14:textId="7779A65B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0EFEE7E" w14:textId="12B67288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Kokouksen </w:t>
      </w:r>
    </w:p>
    <w:p w14:paraId="7C5491E9" w14:textId="77777777" w:rsidR="00F3217E" w:rsidRDefault="00F3217E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90188E4" w14:textId="4AED9654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7ACE5F7" w14:textId="5EFEF937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6AB8D91" w14:textId="109F15B7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Tatu Heinonen                                                     Helena Lähdesniemi</w:t>
      </w:r>
    </w:p>
    <w:p w14:paraId="22EB4AAA" w14:textId="3D7D7577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Puheenjohtaja                                                      Sihteeri</w:t>
      </w:r>
    </w:p>
    <w:p w14:paraId="11101CF7" w14:textId="3233F531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E521AE4" w14:textId="7EDE583E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2EC444D" w14:textId="2D050887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524F29E" w14:textId="03A2E38C" w:rsidR="00E42208" w:rsidRDefault="007C7211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Axel Johansson                                                   Konsta Sinisalo</w:t>
      </w:r>
    </w:p>
    <w:p w14:paraId="03E2964D" w14:textId="0D47B34E" w:rsidR="007C7211" w:rsidRDefault="007C7211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Pöytäkirjantarkastaja                                          Pöytäkirjantarkastaja</w:t>
      </w:r>
    </w:p>
    <w:p w14:paraId="7181494C" w14:textId="4161125B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79070A0" w14:textId="2B3D99B2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53E06E5" w14:textId="679B7919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281A24D" w14:textId="523C453B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D38B96E" w14:textId="342E985D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A97F4BC" w14:textId="3294BF0B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F71CE75" w14:textId="1C0A2098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4B9122A3" w14:textId="19EAA2A1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96DC50A" w14:textId="632D0691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161E522" w14:textId="33A017E1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FC0D401" w14:textId="4391E5DB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4F2BE4F0" w14:textId="61FAB7FB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A710E7E" w14:textId="0E45F0B6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C30300A" w14:textId="4FAFB2C5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269FFD1" w14:textId="5787BD01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D6AC587" w14:textId="542890AD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3432560" w14:textId="31FD9643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87A5FA1" w14:textId="39B394C8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95F88B6" w14:textId="210C6F9B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5225DB4" w14:textId="4271BEC6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0B0797D" w14:textId="2D3175CC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D80CE3A" w14:textId="31746CF9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A85677E" w14:textId="4AE04136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83298CD" w14:textId="681C9E54" w:rsidR="00E42208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CF2DCA6" w14:textId="77777777" w:rsidR="00E42208" w:rsidRPr="00D042F4" w:rsidRDefault="00E42208" w:rsidP="00D0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sectPr w:rsidR="00E42208" w:rsidRPr="00D042F4" w:rsidSect="00C1241E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3455D" w14:textId="77777777" w:rsidR="00F032CD" w:rsidRDefault="00F032CD" w:rsidP="00A646A9">
      <w:pPr>
        <w:spacing w:after="0" w:line="240" w:lineRule="auto"/>
      </w:pPr>
      <w:r>
        <w:separator/>
      </w:r>
    </w:p>
  </w:endnote>
  <w:endnote w:type="continuationSeparator" w:id="0">
    <w:p w14:paraId="08D20826" w14:textId="77777777" w:rsidR="00F032CD" w:rsidRDefault="00F032CD" w:rsidP="00A6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C2EB1" w14:textId="77777777" w:rsidR="00F032CD" w:rsidRDefault="00F032CD" w:rsidP="00A646A9">
      <w:pPr>
        <w:spacing w:after="0" w:line="240" w:lineRule="auto"/>
      </w:pPr>
      <w:r>
        <w:separator/>
      </w:r>
    </w:p>
  </w:footnote>
  <w:footnote w:type="continuationSeparator" w:id="0">
    <w:p w14:paraId="1B84E0B9" w14:textId="77777777" w:rsidR="00F032CD" w:rsidRDefault="00F032CD" w:rsidP="00A6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A9489" w14:textId="77777777" w:rsidR="00844240" w:rsidRPr="00A646A9" w:rsidRDefault="00844240" w:rsidP="00AE594E">
    <w:pPr>
      <w:pStyle w:val="Header"/>
      <w:tabs>
        <w:tab w:val="clear" w:pos="4819"/>
        <w:tab w:val="clear" w:pos="9638"/>
      </w:tabs>
      <w:ind w:left="1843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val="en-US"/>
      </w:rPr>
      <w:drawing>
        <wp:anchor distT="0" distB="0" distL="114300" distR="114300" simplePos="0" relativeHeight="251658240" behindDoc="1" locked="0" layoutInCell="1" allowOverlap="1" wp14:anchorId="5FEB5F78" wp14:editId="07777777">
          <wp:simplePos x="0" y="0"/>
          <wp:positionH relativeFrom="column">
            <wp:posOffset>213360</wp:posOffset>
          </wp:positionH>
          <wp:positionV relativeFrom="paragraph">
            <wp:posOffset>-139700</wp:posOffset>
          </wp:positionV>
          <wp:extent cx="742950" cy="908685"/>
          <wp:effectExtent l="19050" t="0" r="0" b="0"/>
          <wp:wrapTight wrapText="bothSides">
            <wp:wrapPolygon edited="0">
              <wp:start x="8862" y="0"/>
              <wp:lineTo x="2215" y="6340"/>
              <wp:lineTo x="2769" y="11774"/>
              <wp:lineTo x="4985" y="14491"/>
              <wp:lineTo x="-554" y="18113"/>
              <wp:lineTo x="-554" y="21283"/>
              <wp:lineTo x="21600" y="21283"/>
              <wp:lineTo x="21600" y="18113"/>
              <wp:lineTo x="16062" y="14491"/>
              <wp:lineTo x="18831" y="11321"/>
              <wp:lineTo x="19385" y="8151"/>
              <wp:lineTo x="17723" y="7245"/>
              <wp:lineTo x="18831" y="5887"/>
              <wp:lineTo x="15508" y="1358"/>
              <wp:lineTo x="11631" y="0"/>
              <wp:lineTo x="8862" y="0"/>
            </wp:wrapPolygon>
          </wp:wrapTight>
          <wp:docPr id="2" name="Kuva 1" descr="digi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igi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2950" cy="908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646A9">
      <w:rPr>
        <w:rFonts w:ascii="Times New Roman" w:hAnsi="Times New Roman" w:cs="Times New Roman"/>
        <w:b/>
        <w:sz w:val="24"/>
        <w:szCs w:val="24"/>
      </w:rPr>
      <w:t>Digit ry</w:t>
    </w:r>
  </w:p>
  <w:p w14:paraId="64ABF213" w14:textId="77777777" w:rsidR="00844240" w:rsidRPr="00A646A9" w:rsidRDefault="00844240" w:rsidP="00A646A9">
    <w:pPr>
      <w:pStyle w:val="Header"/>
      <w:ind w:left="1843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Agora, Vesilinnantie 5</w:t>
    </w:r>
  </w:p>
  <w:p w14:paraId="0ACB4C7A" w14:textId="77777777" w:rsidR="00844240" w:rsidRPr="00A646A9" w:rsidRDefault="00844240" w:rsidP="00A646A9">
    <w:pPr>
      <w:pStyle w:val="Header"/>
      <w:ind w:left="1843"/>
      <w:rPr>
        <w:rFonts w:ascii="Times New Roman" w:hAnsi="Times New Roman" w:cs="Times New Roman"/>
        <w:sz w:val="24"/>
        <w:szCs w:val="24"/>
      </w:rPr>
    </w:pPr>
    <w:r w:rsidRPr="00A646A9">
      <w:rPr>
        <w:rFonts w:ascii="Times New Roman" w:hAnsi="Times New Roman" w:cs="Times New Roman"/>
        <w:sz w:val="24"/>
        <w:szCs w:val="24"/>
      </w:rPr>
      <w:t>20520 Turku</w:t>
    </w:r>
  </w:p>
  <w:p w14:paraId="51F14631" w14:textId="77777777" w:rsidR="00844240" w:rsidRPr="00A646A9" w:rsidRDefault="00844240" w:rsidP="00A646A9">
    <w:pPr>
      <w:pStyle w:val="Header"/>
      <w:ind w:left="1843"/>
      <w:rPr>
        <w:rFonts w:ascii="Times New Roman" w:hAnsi="Times New Roman" w:cs="Times New Roman"/>
        <w:sz w:val="24"/>
        <w:szCs w:val="24"/>
      </w:rPr>
    </w:pPr>
    <w:r w:rsidRPr="00A646A9">
      <w:rPr>
        <w:rFonts w:ascii="Times New Roman" w:hAnsi="Times New Roman" w:cs="Times New Roman"/>
        <w:sz w:val="24"/>
        <w:szCs w:val="24"/>
      </w:rPr>
      <w:t>digit@utu.fi</w:t>
    </w:r>
  </w:p>
  <w:p w14:paraId="67697157" w14:textId="77777777" w:rsidR="00844240" w:rsidRPr="00A646A9" w:rsidRDefault="00F032CD" w:rsidP="00A646A9">
    <w:pPr>
      <w:pStyle w:val="Header"/>
      <w:rPr>
        <w:rFonts w:ascii="Times New Roman" w:hAnsi="Times New Roman" w:cs="Times New Roman"/>
      </w:rPr>
    </w:pPr>
    <w:r>
      <w:rPr>
        <w:rFonts w:ascii="Times New Roman" w:hAnsi="Times New Roman" w:cs="Times New Roman"/>
        <w:noProof/>
        <w:lang w:eastAsia="fi-FI"/>
      </w:rPr>
      <w:pict w14:anchorId="775286E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1.8pt;margin-top:11.4pt;width:477pt;height:.75pt;z-index:251659264" o:connectortype="straigh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E19E4"/>
    <w:multiLevelType w:val="hybridMultilevel"/>
    <w:tmpl w:val="33F0F304"/>
    <w:lvl w:ilvl="0" w:tplc="39DAE9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B1FB9"/>
    <w:multiLevelType w:val="hybridMultilevel"/>
    <w:tmpl w:val="2D0A4ACA"/>
    <w:lvl w:ilvl="0" w:tplc="CA3CDAD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83266"/>
    <w:multiLevelType w:val="hybridMultilevel"/>
    <w:tmpl w:val="748ED4E4"/>
    <w:lvl w:ilvl="0" w:tplc="557CE0A2">
      <w:numFmt w:val="bullet"/>
      <w:lvlText w:val="-"/>
      <w:lvlJc w:val="left"/>
      <w:pPr>
        <w:ind w:left="16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3" w15:restartNumberingAfterBreak="0">
    <w:nsid w:val="2B85409A"/>
    <w:multiLevelType w:val="hybridMultilevel"/>
    <w:tmpl w:val="C4C6728E"/>
    <w:lvl w:ilvl="0" w:tplc="94A2B5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002D4"/>
    <w:multiLevelType w:val="hybridMultilevel"/>
    <w:tmpl w:val="B8AACB12"/>
    <w:lvl w:ilvl="0" w:tplc="B8FE8946">
      <w:numFmt w:val="bullet"/>
      <w:lvlText w:val=""/>
      <w:lvlJc w:val="left"/>
      <w:pPr>
        <w:ind w:left="1993" w:hanging="360"/>
      </w:pPr>
      <w:rPr>
        <w:rFonts w:ascii="Symbol" w:eastAsia="Times New Roman" w:hAnsi="Symbol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5" w15:restartNumberingAfterBreak="0">
    <w:nsid w:val="53897B16"/>
    <w:multiLevelType w:val="hybridMultilevel"/>
    <w:tmpl w:val="5310E6EA"/>
    <w:lvl w:ilvl="0" w:tplc="557CE0A2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 w15:restartNumberingAfterBreak="0">
    <w:nsid w:val="5AB47A36"/>
    <w:multiLevelType w:val="hybridMultilevel"/>
    <w:tmpl w:val="6724456C"/>
    <w:lvl w:ilvl="0" w:tplc="557CE0A2">
      <w:numFmt w:val="bullet"/>
      <w:lvlText w:val="-"/>
      <w:lvlJc w:val="left"/>
      <w:pPr>
        <w:ind w:left="16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7" w15:restartNumberingAfterBreak="0">
    <w:nsid w:val="6FDF0980"/>
    <w:multiLevelType w:val="hybridMultilevel"/>
    <w:tmpl w:val="10167AA6"/>
    <w:lvl w:ilvl="0" w:tplc="557CE0A2">
      <w:numFmt w:val="bullet"/>
      <w:lvlText w:val="-"/>
      <w:lvlJc w:val="left"/>
      <w:pPr>
        <w:ind w:left="16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8" w15:restartNumberingAfterBreak="0">
    <w:nsid w:val="7A305D44"/>
    <w:multiLevelType w:val="hybridMultilevel"/>
    <w:tmpl w:val="80327C8E"/>
    <w:lvl w:ilvl="0" w:tplc="040B0003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7033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753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47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8D1"/>
    <w:rsid w:val="00000155"/>
    <w:rsid w:val="00011A24"/>
    <w:rsid w:val="00012425"/>
    <w:rsid w:val="00015B57"/>
    <w:rsid w:val="00027D10"/>
    <w:rsid w:val="000329BA"/>
    <w:rsid w:val="00041916"/>
    <w:rsid w:val="00041EEB"/>
    <w:rsid w:val="00042983"/>
    <w:rsid w:val="0006223A"/>
    <w:rsid w:val="00067B41"/>
    <w:rsid w:val="000751EC"/>
    <w:rsid w:val="000808CF"/>
    <w:rsid w:val="000869B3"/>
    <w:rsid w:val="00094A02"/>
    <w:rsid w:val="000A1A66"/>
    <w:rsid w:val="000A2FD5"/>
    <w:rsid w:val="000A585A"/>
    <w:rsid w:val="000C0776"/>
    <w:rsid w:val="000E2289"/>
    <w:rsid w:val="000E7B8D"/>
    <w:rsid w:val="000F00F8"/>
    <w:rsid w:val="000F6A71"/>
    <w:rsid w:val="00112F9F"/>
    <w:rsid w:val="00121847"/>
    <w:rsid w:val="00122596"/>
    <w:rsid w:val="001259C1"/>
    <w:rsid w:val="001335DE"/>
    <w:rsid w:val="00144AE0"/>
    <w:rsid w:val="00147F3E"/>
    <w:rsid w:val="0015151B"/>
    <w:rsid w:val="001536CB"/>
    <w:rsid w:val="001547F9"/>
    <w:rsid w:val="00160FDE"/>
    <w:rsid w:val="00163898"/>
    <w:rsid w:val="00164803"/>
    <w:rsid w:val="00197734"/>
    <w:rsid w:val="001B1746"/>
    <w:rsid w:val="001C1699"/>
    <w:rsid w:val="001C5342"/>
    <w:rsid w:val="001D1DE0"/>
    <w:rsid w:val="001E2210"/>
    <w:rsid w:val="001E5ECA"/>
    <w:rsid w:val="001F1CB4"/>
    <w:rsid w:val="00200650"/>
    <w:rsid w:val="00201455"/>
    <w:rsid w:val="002169B9"/>
    <w:rsid w:val="00231082"/>
    <w:rsid w:val="00246517"/>
    <w:rsid w:val="00280966"/>
    <w:rsid w:val="002863EB"/>
    <w:rsid w:val="0029241D"/>
    <w:rsid w:val="002929E0"/>
    <w:rsid w:val="002B0155"/>
    <w:rsid w:val="002C4BC1"/>
    <w:rsid w:val="002C5581"/>
    <w:rsid w:val="002D0B1E"/>
    <w:rsid w:val="002D674D"/>
    <w:rsid w:val="002E5F57"/>
    <w:rsid w:val="002E78B1"/>
    <w:rsid w:val="0030642C"/>
    <w:rsid w:val="003072C7"/>
    <w:rsid w:val="003176B1"/>
    <w:rsid w:val="00322018"/>
    <w:rsid w:val="003312F9"/>
    <w:rsid w:val="003350FD"/>
    <w:rsid w:val="00357C00"/>
    <w:rsid w:val="0039761E"/>
    <w:rsid w:val="003A7526"/>
    <w:rsid w:val="003D0071"/>
    <w:rsid w:val="003D5437"/>
    <w:rsid w:val="003E0F7A"/>
    <w:rsid w:val="00402475"/>
    <w:rsid w:val="004457C6"/>
    <w:rsid w:val="00462F28"/>
    <w:rsid w:val="0047336F"/>
    <w:rsid w:val="00487FA7"/>
    <w:rsid w:val="004A1128"/>
    <w:rsid w:val="004C7EB3"/>
    <w:rsid w:val="004D412B"/>
    <w:rsid w:val="004E1DD3"/>
    <w:rsid w:val="004E2746"/>
    <w:rsid w:val="004F54C3"/>
    <w:rsid w:val="0051560C"/>
    <w:rsid w:val="005223FB"/>
    <w:rsid w:val="00525C33"/>
    <w:rsid w:val="0053021E"/>
    <w:rsid w:val="005531C8"/>
    <w:rsid w:val="0059271D"/>
    <w:rsid w:val="005B2F40"/>
    <w:rsid w:val="005D2EF7"/>
    <w:rsid w:val="00610B97"/>
    <w:rsid w:val="00625150"/>
    <w:rsid w:val="00635441"/>
    <w:rsid w:val="0064064F"/>
    <w:rsid w:val="006430F7"/>
    <w:rsid w:val="00683A92"/>
    <w:rsid w:val="00693182"/>
    <w:rsid w:val="006A5A1A"/>
    <w:rsid w:val="006C0484"/>
    <w:rsid w:val="006D6FB5"/>
    <w:rsid w:val="006E1AF5"/>
    <w:rsid w:val="006E3A9D"/>
    <w:rsid w:val="006E53F1"/>
    <w:rsid w:val="006E6A7D"/>
    <w:rsid w:val="006F67C4"/>
    <w:rsid w:val="00714335"/>
    <w:rsid w:val="007362FF"/>
    <w:rsid w:val="00744927"/>
    <w:rsid w:val="0075224D"/>
    <w:rsid w:val="00773C94"/>
    <w:rsid w:val="0078030A"/>
    <w:rsid w:val="00785EB1"/>
    <w:rsid w:val="00791A5F"/>
    <w:rsid w:val="007A2FCF"/>
    <w:rsid w:val="007A66D9"/>
    <w:rsid w:val="007B1ED8"/>
    <w:rsid w:val="007B2DFE"/>
    <w:rsid w:val="007C289A"/>
    <w:rsid w:val="007C3FB1"/>
    <w:rsid w:val="007C7211"/>
    <w:rsid w:val="007D5593"/>
    <w:rsid w:val="007E496D"/>
    <w:rsid w:val="007F3C7A"/>
    <w:rsid w:val="0081147B"/>
    <w:rsid w:val="0081294C"/>
    <w:rsid w:val="00836DC6"/>
    <w:rsid w:val="00844240"/>
    <w:rsid w:val="00862FB9"/>
    <w:rsid w:val="008718C1"/>
    <w:rsid w:val="00875F85"/>
    <w:rsid w:val="008810A5"/>
    <w:rsid w:val="00890E78"/>
    <w:rsid w:val="00892E87"/>
    <w:rsid w:val="008A6A59"/>
    <w:rsid w:val="008C0F9F"/>
    <w:rsid w:val="008C5C91"/>
    <w:rsid w:val="008D0A97"/>
    <w:rsid w:val="008D2EE1"/>
    <w:rsid w:val="008D54F5"/>
    <w:rsid w:val="008D58A3"/>
    <w:rsid w:val="008E3C90"/>
    <w:rsid w:val="008E4BD6"/>
    <w:rsid w:val="008E65C2"/>
    <w:rsid w:val="00921F85"/>
    <w:rsid w:val="00922A07"/>
    <w:rsid w:val="00923023"/>
    <w:rsid w:val="00937FD8"/>
    <w:rsid w:val="009646FC"/>
    <w:rsid w:val="009769E3"/>
    <w:rsid w:val="009835F8"/>
    <w:rsid w:val="009A50C0"/>
    <w:rsid w:val="009C5738"/>
    <w:rsid w:val="009C72DE"/>
    <w:rsid w:val="009E0703"/>
    <w:rsid w:val="009F1DE9"/>
    <w:rsid w:val="00A014CA"/>
    <w:rsid w:val="00A20673"/>
    <w:rsid w:val="00A22F18"/>
    <w:rsid w:val="00A40F03"/>
    <w:rsid w:val="00A506B4"/>
    <w:rsid w:val="00A51C9E"/>
    <w:rsid w:val="00A564F9"/>
    <w:rsid w:val="00A57076"/>
    <w:rsid w:val="00A646A9"/>
    <w:rsid w:val="00A80822"/>
    <w:rsid w:val="00A94E3C"/>
    <w:rsid w:val="00AA37CC"/>
    <w:rsid w:val="00AB18D1"/>
    <w:rsid w:val="00AB3E81"/>
    <w:rsid w:val="00AB5649"/>
    <w:rsid w:val="00AE460A"/>
    <w:rsid w:val="00AE594E"/>
    <w:rsid w:val="00AE6623"/>
    <w:rsid w:val="00AF1E9A"/>
    <w:rsid w:val="00B26ACF"/>
    <w:rsid w:val="00B277D1"/>
    <w:rsid w:val="00B47C48"/>
    <w:rsid w:val="00B508B6"/>
    <w:rsid w:val="00B57B1C"/>
    <w:rsid w:val="00B62ECE"/>
    <w:rsid w:val="00B64736"/>
    <w:rsid w:val="00B64FCF"/>
    <w:rsid w:val="00B75720"/>
    <w:rsid w:val="00B92A6E"/>
    <w:rsid w:val="00BC061B"/>
    <w:rsid w:val="00BD2ACE"/>
    <w:rsid w:val="00BE0485"/>
    <w:rsid w:val="00BE622F"/>
    <w:rsid w:val="00C01205"/>
    <w:rsid w:val="00C06A4F"/>
    <w:rsid w:val="00C1241E"/>
    <w:rsid w:val="00C25BF3"/>
    <w:rsid w:val="00C344F4"/>
    <w:rsid w:val="00C35809"/>
    <w:rsid w:val="00C55D49"/>
    <w:rsid w:val="00C565E9"/>
    <w:rsid w:val="00C577CB"/>
    <w:rsid w:val="00C61831"/>
    <w:rsid w:val="00C710F7"/>
    <w:rsid w:val="00C90A22"/>
    <w:rsid w:val="00CA1153"/>
    <w:rsid w:val="00CA533F"/>
    <w:rsid w:val="00CB60D0"/>
    <w:rsid w:val="00CD62C5"/>
    <w:rsid w:val="00CD679C"/>
    <w:rsid w:val="00CD73F0"/>
    <w:rsid w:val="00CE0E76"/>
    <w:rsid w:val="00CF4A4D"/>
    <w:rsid w:val="00CF5BCA"/>
    <w:rsid w:val="00CF6A3D"/>
    <w:rsid w:val="00CF6C3F"/>
    <w:rsid w:val="00D042F4"/>
    <w:rsid w:val="00D1356F"/>
    <w:rsid w:val="00D3382E"/>
    <w:rsid w:val="00D47A44"/>
    <w:rsid w:val="00D76F93"/>
    <w:rsid w:val="00D949C0"/>
    <w:rsid w:val="00D967CB"/>
    <w:rsid w:val="00DA58AF"/>
    <w:rsid w:val="00DB21FD"/>
    <w:rsid w:val="00DB66DD"/>
    <w:rsid w:val="00DC60A2"/>
    <w:rsid w:val="00DD02CF"/>
    <w:rsid w:val="00DE2DD6"/>
    <w:rsid w:val="00DF2585"/>
    <w:rsid w:val="00DF7C55"/>
    <w:rsid w:val="00E00944"/>
    <w:rsid w:val="00E04945"/>
    <w:rsid w:val="00E05BA8"/>
    <w:rsid w:val="00E10E2E"/>
    <w:rsid w:val="00E15145"/>
    <w:rsid w:val="00E2163D"/>
    <w:rsid w:val="00E23E1F"/>
    <w:rsid w:val="00E24978"/>
    <w:rsid w:val="00E33DCF"/>
    <w:rsid w:val="00E36EA5"/>
    <w:rsid w:val="00E42208"/>
    <w:rsid w:val="00E5552A"/>
    <w:rsid w:val="00E56A6C"/>
    <w:rsid w:val="00E5796C"/>
    <w:rsid w:val="00E674FD"/>
    <w:rsid w:val="00E72EBB"/>
    <w:rsid w:val="00EB0FEE"/>
    <w:rsid w:val="00EC0750"/>
    <w:rsid w:val="00EC281A"/>
    <w:rsid w:val="00EC36F3"/>
    <w:rsid w:val="00ED2BD8"/>
    <w:rsid w:val="00EE1BD6"/>
    <w:rsid w:val="00EF10C3"/>
    <w:rsid w:val="00F01F4C"/>
    <w:rsid w:val="00F032CD"/>
    <w:rsid w:val="00F16AC6"/>
    <w:rsid w:val="00F2450C"/>
    <w:rsid w:val="00F3217E"/>
    <w:rsid w:val="00F56089"/>
    <w:rsid w:val="00F60427"/>
    <w:rsid w:val="00F65C50"/>
    <w:rsid w:val="00F70843"/>
    <w:rsid w:val="00F732AD"/>
    <w:rsid w:val="00F81B5D"/>
    <w:rsid w:val="00F854F4"/>
    <w:rsid w:val="00FA2975"/>
    <w:rsid w:val="00FA435B"/>
    <w:rsid w:val="00FB3A82"/>
    <w:rsid w:val="00FC12CE"/>
    <w:rsid w:val="00FC4CDD"/>
    <w:rsid w:val="00FD041F"/>
    <w:rsid w:val="00FD5EE4"/>
    <w:rsid w:val="00FD609C"/>
    <w:rsid w:val="00FE6660"/>
    <w:rsid w:val="00FF49F9"/>
    <w:rsid w:val="00FF66E6"/>
    <w:rsid w:val="09FA8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DD8B231"/>
  <w15:docId w15:val="{48110A3E-4BFF-4344-BE6F-3833E19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0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46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46A9"/>
  </w:style>
  <w:style w:type="paragraph" w:styleId="Footer">
    <w:name w:val="footer"/>
    <w:basedOn w:val="Normal"/>
    <w:link w:val="FooterChar"/>
    <w:uiPriority w:val="99"/>
    <w:unhideWhenUsed/>
    <w:rsid w:val="00A646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46A9"/>
  </w:style>
  <w:style w:type="paragraph" w:styleId="BalloonText">
    <w:name w:val="Balloon Text"/>
    <w:basedOn w:val="Normal"/>
    <w:link w:val="BalloonTextChar"/>
    <w:uiPriority w:val="99"/>
    <w:semiHidden/>
    <w:unhideWhenUsed/>
    <w:rsid w:val="00A64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46A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646A9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E22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E2210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3D54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ropbox\Digit\pohjat\asiakirjapoh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BC6B6-0B45-46A2-B4C1-58FD5D435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asiakirjapohja.dotx</Template>
  <TotalTime>3191</TotalTime>
  <Pages>12</Pages>
  <Words>2824</Words>
  <Characters>16098</Characters>
  <Application>Microsoft Office Word</Application>
  <DocSecurity>0</DocSecurity>
  <Lines>134</Lines>
  <Paragraphs>37</Paragraphs>
  <ScaleCrop>false</ScaleCrop>
  <HeadingPairs>
    <vt:vector size="4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Koti</Company>
  <LinksUpToDate>false</LinksUpToDate>
  <CharactersWithSpaces>18885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MatziLaptop</dc:creator>
  <cp:lastModifiedBy>Tatu Heinonen</cp:lastModifiedBy>
  <cp:revision>105</cp:revision>
  <dcterms:created xsi:type="dcterms:W3CDTF">2018-12-02T11:44:00Z</dcterms:created>
  <dcterms:modified xsi:type="dcterms:W3CDTF">2019-02-06T20:22:00Z</dcterms:modified>
</cp:coreProperties>
</file>